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53622F" w14:textId="4990AD3F" w:rsidR="00E463F5" w:rsidRPr="007E39C6" w:rsidRDefault="00E463F5" w:rsidP="00A44BC9">
      <w:pPr>
        <w:jc w:val="both"/>
        <w:rPr>
          <w:rFonts w:cs="Arial"/>
          <w:noProof/>
          <w:szCs w:val="20"/>
        </w:rPr>
      </w:pPr>
      <w:r w:rsidRPr="00C8729A">
        <w:rPr>
          <w:rFonts w:cs="Arial"/>
          <w:b/>
          <w:noProof/>
          <w:szCs w:val="20"/>
        </w:rPr>
        <w:t>Republika</w:t>
      </w:r>
      <w:r w:rsidRPr="007E39C6">
        <w:rPr>
          <w:rFonts w:cs="Arial"/>
          <w:b/>
          <w:noProof/>
          <w:szCs w:val="20"/>
        </w:rPr>
        <w:t xml:space="preserve"> Slovenija, Ministrstvo za pravosodje,</w:t>
      </w:r>
      <w:r w:rsidRPr="007E39C6">
        <w:rPr>
          <w:rFonts w:cs="Arial"/>
          <w:noProof/>
          <w:szCs w:val="20"/>
        </w:rPr>
        <w:t xml:space="preserve"> </w:t>
      </w:r>
      <w:r w:rsidRPr="007E39C6">
        <w:rPr>
          <w:rFonts w:cs="Arial"/>
          <w:b/>
          <w:noProof/>
          <w:szCs w:val="20"/>
        </w:rPr>
        <w:t>Uprava Republike Slovenije za izvrševanje kazenskih sankcij</w:t>
      </w:r>
      <w:r w:rsidRPr="007E39C6">
        <w:rPr>
          <w:rFonts w:cs="Arial"/>
          <w:bCs/>
          <w:noProof/>
          <w:szCs w:val="20"/>
        </w:rPr>
        <w:t>,</w:t>
      </w:r>
      <w:r w:rsidRPr="007E39C6">
        <w:rPr>
          <w:rFonts w:cs="Arial"/>
          <w:noProof/>
          <w:szCs w:val="20"/>
        </w:rPr>
        <w:t xml:space="preserve"> Beethovnova ulica 3, 1000 Ljubljana</w:t>
      </w:r>
    </w:p>
    <w:tbl>
      <w:tblPr>
        <w:tblW w:w="0" w:type="auto"/>
        <w:tblLook w:val="01E0" w:firstRow="1" w:lastRow="1" w:firstColumn="1" w:lastColumn="1" w:noHBand="0" w:noVBand="0"/>
      </w:tblPr>
      <w:tblGrid>
        <w:gridCol w:w="2088"/>
        <w:gridCol w:w="5040"/>
      </w:tblGrid>
      <w:tr w:rsidR="00E463F5" w:rsidRPr="007E39C6" w14:paraId="4587EB4A" w14:textId="77777777" w:rsidTr="00475574">
        <w:tc>
          <w:tcPr>
            <w:tcW w:w="2088" w:type="dxa"/>
          </w:tcPr>
          <w:p w14:paraId="5AEA7FD0" w14:textId="5E47AA6F" w:rsidR="00E463F5" w:rsidRPr="007E39C6" w:rsidRDefault="00E463F5" w:rsidP="00475574">
            <w:pPr>
              <w:rPr>
                <w:rFonts w:cs="Arial"/>
                <w:szCs w:val="20"/>
              </w:rPr>
            </w:pPr>
            <w:r w:rsidRPr="007E39C6">
              <w:rPr>
                <w:rFonts w:cs="Arial"/>
                <w:szCs w:val="20"/>
              </w:rPr>
              <w:t>ki jo zastopa:</w:t>
            </w:r>
          </w:p>
        </w:tc>
        <w:tc>
          <w:tcPr>
            <w:tcW w:w="5040" w:type="dxa"/>
          </w:tcPr>
          <w:p w14:paraId="71362720" w14:textId="582DF7DB" w:rsidR="00E463F5" w:rsidRPr="007E39C6" w:rsidRDefault="00E463F5" w:rsidP="00475574">
            <w:pPr>
              <w:rPr>
                <w:rFonts w:cs="Arial"/>
                <w:szCs w:val="20"/>
              </w:rPr>
            </w:pPr>
            <w:r w:rsidRPr="007E39C6">
              <w:rPr>
                <w:rFonts w:cs="Arial"/>
                <w:noProof/>
                <w:szCs w:val="20"/>
              </w:rPr>
              <w:t>Denis Perše, generalni direktor</w:t>
            </w:r>
          </w:p>
        </w:tc>
      </w:tr>
      <w:tr w:rsidR="00E463F5" w:rsidRPr="007E39C6" w14:paraId="3DC4D868" w14:textId="77777777" w:rsidTr="00475574">
        <w:tc>
          <w:tcPr>
            <w:tcW w:w="2088" w:type="dxa"/>
          </w:tcPr>
          <w:p w14:paraId="0A5A48AF" w14:textId="77777777" w:rsidR="00E463F5" w:rsidRPr="007E39C6" w:rsidRDefault="00E463F5" w:rsidP="00475574">
            <w:pPr>
              <w:rPr>
                <w:rFonts w:cs="Arial"/>
                <w:szCs w:val="20"/>
              </w:rPr>
            </w:pPr>
            <w:r w:rsidRPr="007E39C6">
              <w:rPr>
                <w:rFonts w:cs="Arial"/>
                <w:szCs w:val="20"/>
              </w:rPr>
              <w:t xml:space="preserve">ID za DDV:  </w:t>
            </w:r>
          </w:p>
        </w:tc>
        <w:tc>
          <w:tcPr>
            <w:tcW w:w="5040" w:type="dxa"/>
          </w:tcPr>
          <w:p w14:paraId="44A30A09" w14:textId="77777777" w:rsidR="00E463F5" w:rsidRPr="007E39C6" w:rsidRDefault="00E463F5" w:rsidP="00475574">
            <w:pPr>
              <w:rPr>
                <w:rFonts w:cs="Arial"/>
                <w:szCs w:val="20"/>
              </w:rPr>
            </w:pPr>
            <w:r w:rsidRPr="007E39C6">
              <w:rPr>
                <w:rFonts w:cs="Arial"/>
                <w:noProof/>
                <w:szCs w:val="20"/>
              </w:rPr>
              <w:t>SI26731622</w:t>
            </w:r>
          </w:p>
        </w:tc>
      </w:tr>
      <w:tr w:rsidR="00E463F5" w:rsidRPr="007E39C6" w14:paraId="58B50E11" w14:textId="77777777" w:rsidTr="00475574">
        <w:tc>
          <w:tcPr>
            <w:tcW w:w="2088" w:type="dxa"/>
          </w:tcPr>
          <w:p w14:paraId="43AEDF27" w14:textId="77777777" w:rsidR="00E463F5" w:rsidRPr="007E39C6" w:rsidRDefault="00E463F5" w:rsidP="00475574">
            <w:pPr>
              <w:rPr>
                <w:rFonts w:cs="Arial"/>
                <w:szCs w:val="20"/>
              </w:rPr>
            </w:pPr>
            <w:r w:rsidRPr="007E39C6">
              <w:rPr>
                <w:rFonts w:cs="Arial"/>
                <w:szCs w:val="20"/>
              </w:rPr>
              <w:t xml:space="preserve">matična št.:   </w:t>
            </w:r>
          </w:p>
        </w:tc>
        <w:tc>
          <w:tcPr>
            <w:tcW w:w="5040" w:type="dxa"/>
          </w:tcPr>
          <w:p w14:paraId="26B3BF0D" w14:textId="77777777" w:rsidR="00E463F5" w:rsidRPr="007E39C6" w:rsidRDefault="00E463F5" w:rsidP="00475574">
            <w:pPr>
              <w:rPr>
                <w:rFonts w:cs="Arial"/>
                <w:szCs w:val="20"/>
              </w:rPr>
            </w:pPr>
            <w:r w:rsidRPr="007E39C6">
              <w:rPr>
                <w:rFonts w:cs="Arial"/>
                <w:noProof/>
                <w:szCs w:val="20"/>
              </w:rPr>
              <w:t>5888093000</w:t>
            </w:r>
          </w:p>
        </w:tc>
      </w:tr>
      <w:tr w:rsidR="00E463F5" w:rsidRPr="007E39C6" w14:paraId="504F9EC6" w14:textId="77777777" w:rsidTr="00475574">
        <w:tc>
          <w:tcPr>
            <w:tcW w:w="2088" w:type="dxa"/>
          </w:tcPr>
          <w:p w14:paraId="34E992CB" w14:textId="77777777" w:rsidR="00E463F5" w:rsidRPr="007E39C6" w:rsidRDefault="00E463F5" w:rsidP="00475574">
            <w:pPr>
              <w:rPr>
                <w:rFonts w:cs="Arial"/>
                <w:lang w:val="en-US"/>
              </w:rPr>
            </w:pPr>
            <w:r w:rsidRPr="007E39C6">
              <w:rPr>
                <w:rFonts w:cs="Arial"/>
                <w:lang w:val="en-US"/>
              </w:rPr>
              <w:t>TRR:</w:t>
            </w:r>
          </w:p>
        </w:tc>
        <w:tc>
          <w:tcPr>
            <w:tcW w:w="5040" w:type="dxa"/>
          </w:tcPr>
          <w:p w14:paraId="7FB14FCE" w14:textId="77777777" w:rsidR="00E463F5" w:rsidRPr="007E39C6" w:rsidRDefault="00E463F5" w:rsidP="00475574">
            <w:pPr>
              <w:rPr>
                <w:rFonts w:cs="Arial"/>
                <w:lang w:val="en-US"/>
              </w:rPr>
            </w:pPr>
            <w:r w:rsidRPr="007E39C6">
              <w:rPr>
                <w:rFonts w:cs="Arial"/>
                <w:lang w:val="en-US"/>
              </w:rPr>
              <w:t>SI56 0110 0630 0109 972</w:t>
            </w:r>
          </w:p>
        </w:tc>
      </w:tr>
      <w:tr w:rsidR="00E463F5" w:rsidRPr="007E39C6" w14:paraId="055ACA03" w14:textId="77777777" w:rsidTr="00475574">
        <w:tc>
          <w:tcPr>
            <w:tcW w:w="7128" w:type="dxa"/>
            <w:gridSpan w:val="2"/>
          </w:tcPr>
          <w:p w14:paraId="198B0566" w14:textId="77777777" w:rsidR="00E463F5" w:rsidRPr="007E39C6" w:rsidRDefault="00E463F5" w:rsidP="00475574">
            <w:pPr>
              <w:rPr>
                <w:rFonts w:cs="Arial"/>
                <w:szCs w:val="20"/>
              </w:rPr>
            </w:pPr>
            <w:r w:rsidRPr="007E39C6">
              <w:rPr>
                <w:rFonts w:cs="Arial"/>
                <w:szCs w:val="20"/>
              </w:rPr>
              <w:t>(v nadaljevanju: naročnik)</w:t>
            </w:r>
          </w:p>
        </w:tc>
      </w:tr>
    </w:tbl>
    <w:p w14:paraId="07049229" w14:textId="77777777" w:rsidR="00E463F5" w:rsidRPr="007E39C6" w:rsidRDefault="00E463F5" w:rsidP="00E463F5">
      <w:pPr>
        <w:rPr>
          <w:rFonts w:cs="Arial"/>
        </w:rPr>
      </w:pPr>
    </w:p>
    <w:p w14:paraId="5567E3CB" w14:textId="77777777" w:rsidR="00E463F5" w:rsidRPr="007E39C6" w:rsidRDefault="00E463F5" w:rsidP="00E463F5">
      <w:pPr>
        <w:rPr>
          <w:rFonts w:cs="Arial"/>
        </w:rPr>
      </w:pPr>
      <w:r w:rsidRPr="007E39C6">
        <w:rPr>
          <w:rFonts w:cs="Arial"/>
        </w:rPr>
        <w:t>in</w:t>
      </w:r>
    </w:p>
    <w:p w14:paraId="0D9AC5BB" w14:textId="77777777" w:rsidR="00E463F5" w:rsidRPr="007E39C6" w:rsidRDefault="00E463F5" w:rsidP="00E463F5">
      <w:pPr>
        <w:pBdr>
          <w:bottom w:val="single" w:sz="12" w:space="1" w:color="auto"/>
        </w:pBdr>
        <w:rPr>
          <w:rFonts w:cs="Arial"/>
        </w:rPr>
      </w:pPr>
    </w:p>
    <w:p w14:paraId="6AE3282B" w14:textId="77777777" w:rsidR="00A34A16" w:rsidRPr="007E39C6" w:rsidRDefault="00A34A16" w:rsidP="00E463F5">
      <w:pPr>
        <w:rPr>
          <w:rFonts w:cs="Arial"/>
          <w:b/>
          <w:bCs/>
        </w:rPr>
      </w:pPr>
    </w:p>
    <w:tbl>
      <w:tblPr>
        <w:tblW w:w="8931" w:type="dxa"/>
        <w:tblLook w:val="01E0" w:firstRow="1" w:lastRow="1" w:firstColumn="1" w:lastColumn="1" w:noHBand="0" w:noVBand="0"/>
      </w:tblPr>
      <w:tblGrid>
        <w:gridCol w:w="1548"/>
        <w:gridCol w:w="7383"/>
      </w:tblGrid>
      <w:tr w:rsidR="00E463F5" w:rsidRPr="007E39C6" w14:paraId="5CD05633" w14:textId="77777777" w:rsidTr="002274E1">
        <w:tc>
          <w:tcPr>
            <w:tcW w:w="1548" w:type="dxa"/>
          </w:tcPr>
          <w:p w14:paraId="07885345" w14:textId="1B20A08A" w:rsidR="00E463F5" w:rsidRPr="007E39C6" w:rsidRDefault="00E463F5" w:rsidP="00001746">
            <w:pPr>
              <w:ind w:right="-261"/>
              <w:rPr>
                <w:rFonts w:cs="Arial"/>
              </w:rPr>
            </w:pPr>
            <w:r w:rsidRPr="007E39C6">
              <w:rPr>
                <w:rFonts w:cs="Arial"/>
              </w:rPr>
              <w:t>ki g</w:t>
            </w:r>
            <w:r w:rsidR="00001746" w:rsidRPr="007E39C6">
              <w:rPr>
                <w:rFonts w:cs="Arial"/>
              </w:rPr>
              <w:t xml:space="preserve">a </w:t>
            </w:r>
            <w:r w:rsidRPr="007E39C6">
              <w:rPr>
                <w:rFonts w:cs="Arial"/>
              </w:rPr>
              <w:t>zastopa:</w:t>
            </w:r>
          </w:p>
        </w:tc>
        <w:tc>
          <w:tcPr>
            <w:tcW w:w="7383" w:type="dxa"/>
          </w:tcPr>
          <w:p w14:paraId="13EF4254" w14:textId="70DB106A" w:rsidR="00E463F5" w:rsidRPr="007E39C6" w:rsidRDefault="00E463F5" w:rsidP="002274E1">
            <w:pPr>
              <w:ind w:left="193" w:right="-3546" w:firstLine="425"/>
              <w:rPr>
                <w:rFonts w:cs="Arial"/>
              </w:rPr>
            </w:pPr>
          </w:p>
        </w:tc>
      </w:tr>
      <w:tr w:rsidR="00E463F5" w:rsidRPr="007E39C6" w14:paraId="6F2720D5" w14:textId="77777777" w:rsidTr="002274E1">
        <w:tc>
          <w:tcPr>
            <w:tcW w:w="1548" w:type="dxa"/>
          </w:tcPr>
          <w:p w14:paraId="3F87B985" w14:textId="77777777" w:rsidR="00E463F5" w:rsidRPr="007E39C6" w:rsidRDefault="00E463F5" w:rsidP="00475574">
            <w:pPr>
              <w:rPr>
                <w:rFonts w:cs="Arial"/>
              </w:rPr>
            </w:pPr>
            <w:r w:rsidRPr="007E39C6">
              <w:rPr>
                <w:rFonts w:cs="Arial"/>
              </w:rPr>
              <w:t xml:space="preserve">ID za DDV:  </w:t>
            </w:r>
          </w:p>
        </w:tc>
        <w:tc>
          <w:tcPr>
            <w:tcW w:w="7383" w:type="dxa"/>
          </w:tcPr>
          <w:p w14:paraId="54E4F8BC" w14:textId="0A658BFE" w:rsidR="00E463F5" w:rsidRPr="007E39C6" w:rsidRDefault="002274E1" w:rsidP="00475574">
            <w:pPr>
              <w:rPr>
                <w:rFonts w:cs="Arial"/>
              </w:rPr>
            </w:pPr>
            <w:r w:rsidRPr="007E39C6">
              <w:rPr>
                <w:rFonts w:cs="Arial"/>
              </w:rPr>
              <w:t xml:space="preserve">           </w:t>
            </w:r>
          </w:p>
        </w:tc>
      </w:tr>
      <w:tr w:rsidR="00E463F5" w:rsidRPr="007E39C6" w14:paraId="03163154" w14:textId="77777777" w:rsidTr="002274E1">
        <w:tc>
          <w:tcPr>
            <w:tcW w:w="1548" w:type="dxa"/>
          </w:tcPr>
          <w:p w14:paraId="4B2371BB" w14:textId="77777777" w:rsidR="00E463F5" w:rsidRPr="007E39C6" w:rsidRDefault="00E463F5" w:rsidP="00475574">
            <w:pPr>
              <w:rPr>
                <w:rFonts w:cs="Arial"/>
              </w:rPr>
            </w:pPr>
            <w:r w:rsidRPr="007E39C6">
              <w:rPr>
                <w:rFonts w:cs="Arial"/>
              </w:rPr>
              <w:t xml:space="preserve">matična št.:   </w:t>
            </w:r>
          </w:p>
        </w:tc>
        <w:tc>
          <w:tcPr>
            <w:tcW w:w="7383" w:type="dxa"/>
          </w:tcPr>
          <w:p w14:paraId="29CEF192" w14:textId="1F60D427" w:rsidR="00E463F5" w:rsidRPr="007E39C6" w:rsidRDefault="002274E1" w:rsidP="00475574">
            <w:pPr>
              <w:rPr>
                <w:rFonts w:cs="Arial"/>
              </w:rPr>
            </w:pPr>
            <w:r w:rsidRPr="007E39C6">
              <w:rPr>
                <w:rFonts w:cs="Arial"/>
              </w:rPr>
              <w:t xml:space="preserve">           </w:t>
            </w:r>
          </w:p>
        </w:tc>
      </w:tr>
      <w:tr w:rsidR="00E463F5" w:rsidRPr="007E39C6" w14:paraId="377D34F5" w14:textId="77777777" w:rsidTr="002274E1">
        <w:tc>
          <w:tcPr>
            <w:tcW w:w="1548" w:type="dxa"/>
          </w:tcPr>
          <w:p w14:paraId="056F1B57" w14:textId="77777777" w:rsidR="00E463F5" w:rsidRPr="007E39C6" w:rsidRDefault="00E463F5" w:rsidP="00475574">
            <w:pPr>
              <w:rPr>
                <w:rFonts w:cs="Arial"/>
              </w:rPr>
            </w:pPr>
            <w:r w:rsidRPr="007E39C6">
              <w:rPr>
                <w:rFonts w:cs="Arial"/>
              </w:rPr>
              <w:t>TRR:</w:t>
            </w:r>
          </w:p>
        </w:tc>
        <w:tc>
          <w:tcPr>
            <w:tcW w:w="7383" w:type="dxa"/>
          </w:tcPr>
          <w:p w14:paraId="12789873" w14:textId="1245C9FF" w:rsidR="00E463F5" w:rsidRPr="007E39C6" w:rsidRDefault="002274E1" w:rsidP="00475574">
            <w:pPr>
              <w:rPr>
                <w:rFonts w:cs="Arial"/>
              </w:rPr>
            </w:pPr>
            <w:r w:rsidRPr="007E39C6">
              <w:rPr>
                <w:rFonts w:cs="Arial"/>
              </w:rPr>
              <w:t xml:space="preserve">           </w:t>
            </w:r>
          </w:p>
        </w:tc>
      </w:tr>
      <w:tr w:rsidR="00E463F5" w:rsidRPr="007E39C6" w14:paraId="221F9C9D" w14:textId="77777777" w:rsidTr="002274E1">
        <w:tc>
          <w:tcPr>
            <w:tcW w:w="8931" w:type="dxa"/>
            <w:gridSpan w:val="2"/>
          </w:tcPr>
          <w:p w14:paraId="596566A5" w14:textId="0F9640EF" w:rsidR="00E463F5" w:rsidRPr="007E39C6" w:rsidRDefault="00E463F5" w:rsidP="00475574">
            <w:pPr>
              <w:rPr>
                <w:rFonts w:cs="Arial"/>
              </w:rPr>
            </w:pPr>
            <w:r w:rsidRPr="007E39C6">
              <w:rPr>
                <w:rFonts w:cs="Arial"/>
              </w:rPr>
              <w:t xml:space="preserve">(v nadaljevanju: </w:t>
            </w:r>
            <w:r w:rsidR="0048584A" w:rsidRPr="007E39C6">
              <w:rPr>
                <w:rFonts w:cs="Arial"/>
              </w:rPr>
              <w:t>prodajalec</w:t>
            </w:r>
            <w:r w:rsidRPr="007E39C6">
              <w:rPr>
                <w:rFonts w:cs="Arial"/>
              </w:rPr>
              <w:t>)</w:t>
            </w:r>
          </w:p>
        </w:tc>
      </w:tr>
    </w:tbl>
    <w:p w14:paraId="31C7F041" w14:textId="77777777" w:rsidR="00E463F5" w:rsidRPr="007E39C6" w:rsidRDefault="00E463F5" w:rsidP="00E463F5">
      <w:pPr>
        <w:rPr>
          <w:rFonts w:cs="Arial"/>
        </w:rPr>
      </w:pPr>
    </w:p>
    <w:p w14:paraId="5E58B073" w14:textId="77777777" w:rsidR="00E463F5" w:rsidRPr="007E39C6" w:rsidRDefault="00E463F5" w:rsidP="00E463F5">
      <w:pPr>
        <w:rPr>
          <w:rFonts w:cs="Arial"/>
        </w:rPr>
      </w:pPr>
      <w:r w:rsidRPr="007E39C6">
        <w:rPr>
          <w:rFonts w:cs="Arial"/>
        </w:rPr>
        <w:t>skleneta naslednjo</w:t>
      </w:r>
    </w:p>
    <w:p w14:paraId="0B760685" w14:textId="77777777" w:rsidR="00E463F5" w:rsidRPr="007E39C6" w:rsidRDefault="00E463F5" w:rsidP="00E463F5">
      <w:pPr>
        <w:rPr>
          <w:rFonts w:cs="Arial"/>
        </w:rPr>
      </w:pPr>
    </w:p>
    <w:p w14:paraId="49E4CE85" w14:textId="71F2209F" w:rsidR="00E463F5" w:rsidRPr="007E39C6" w:rsidRDefault="00E463F5" w:rsidP="00E463F5">
      <w:pPr>
        <w:jc w:val="center"/>
        <w:rPr>
          <w:rFonts w:cs="Arial"/>
          <w:b/>
        </w:rPr>
      </w:pPr>
      <w:r w:rsidRPr="007E39C6">
        <w:rPr>
          <w:rFonts w:cs="Arial"/>
          <w:b/>
          <w:color w:val="000000"/>
        </w:rPr>
        <w:t>POGODBO št. C20</w:t>
      </w:r>
      <w:r w:rsidR="00A34A16" w:rsidRPr="007E39C6">
        <w:rPr>
          <w:rFonts w:cs="Arial"/>
          <w:b/>
          <w:color w:val="000000"/>
        </w:rPr>
        <w:t>31-__________</w:t>
      </w:r>
    </w:p>
    <w:p w14:paraId="69D3929D" w14:textId="77777777" w:rsidR="00E463F5" w:rsidRPr="007E39C6" w:rsidRDefault="00E463F5" w:rsidP="00E463F5">
      <w:pPr>
        <w:rPr>
          <w:rFonts w:cs="Arial"/>
          <w:b/>
        </w:rPr>
      </w:pPr>
    </w:p>
    <w:p w14:paraId="74AC8A1E" w14:textId="77777777" w:rsidR="00E463F5" w:rsidRPr="007E39C6" w:rsidRDefault="00E463F5" w:rsidP="00CF21C6">
      <w:pPr>
        <w:ind w:left="284"/>
        <w:jc w:val="center"/>
        <w:rPr>
          <w:rFonts w:cs="Arial"/>
          <w:b/>
        </w:rPr>
      </w:pPr>
      <w:r w:rsidRPr="007E39C6">
        <w:rPr>
          <w:rFonts w:cs="Arial"/>
          <w:b/>
        </w:rPr>
        <w:t>Uvodna določba</w:t>
      </w:r>
    </w:p>
    <w:p w14:paraId="1A3B8F1F" w14:textId="77777777" w:rsidR="00E463F5" w:rsidRPr="007E39C6" w:rsidRDefault="00E463F5" w:rsidP="005A4C15">
      <w:pPr>
        <w:ind w:left="-426"/>
        <w:jc w:val="center"/>
        <w:rPr>
          <w:rFonts w:cs="Arial"/>
          <w:b/>
        </w:rPr>
      </w:pPr>
    </w:p>
    <w:p w14:paraId="79EE533A" w14:textId="77777777" w:rsidR="00E463F5" w:rsidRPr="007E39C6" w:rsidRDefault="00E463F5" w:rsidP="005A4C15">
      <w:pPr>
        <w:numPr>
          <w:ilvl w:val="0"/>
          <w:numId w:val="3"/>
        </w:numPr>
        <w:tabs>
          <w:tab w:val="clear" w:pos="720"/>
          <w:tab w:val="left" w:pos="567"/>
        </w:tabs>
        <w:autoSpaceDE w:val="0"/>
        <w:autoSpaceDN w:val="0"/>
        <w:adjustRightInd w:val="0"/>
        <w:spacing w:line="240" w:lineRule="auto"/>
        <w:ind w:left="709"/>
        <w:jc w:val="center"/>
        <w:rPr>
          <w:rFonts w:cs="Arial"/>
          <w:bCs/>
        </w:rPr>
      </w:pPr>
      <w:r w:rsidRPr="007E39C6">
        <w:rPr>
          <w:rFonts w:cs="Arial"/>
          <w:bCs/>
        </w:rPr>
        <w:t xml:space="preserve">člen </w:t>
      </w:r>
    </w:p>
    <w:p w14:paraId="46FBD666" w14:textId="77777777" w:rsidR="00E463F5" w:rsidRPr="007E39C6" w:rsidRDefault="00E463F5" w:rsidP="00E463F5">
      <w:pPr>
        <w:autoSpaceDE w:val="0"/>
        <w:autoSpaceDN w:val="0"/>
        <w:adjustRightInd w:val="0"/>
        <w:spacing w:line="240" w:lineRule="auto"/>
        <w:ind w:left="360"/>
        <w:rPr>
          <w:rFonts w:cs="Arial"/>
          <w:bCs/>
        </w:rPr>
      </w:pPr>
    </w:p>
    <w:p w14:paraId="268D7DC3" w14:textId="01D75CFD" w:rsidR="00BA4444" w:rsidRPr="007E39C6" w:rsidRDefault="00E463F5" w:rsidP="00E463F5">
      <w:pPr>
        <w:jc w:val="both"/>
        <w:rPr>
          <w:rFonts w:cs="Arial"/>
        </w:rPr>
      </w:pPr>
      <w:r w:rsidRPr="007E39C6">
        <w:rPr>
          <w:rFonts w:cs="Arial"/>
          <w:color w:val="000000"/>
        </w:rPr>
        <w:t xml:space="preserve">Pogodbeni stranki uvodoma ugotavljata, da je bil </w:t>
      </w:r>
      <w:r w:rsidR="003F0698" w:rsidRPr="007E39C6">
        <w:rPr>
          <w:rFonts w:cs="Arial"/>
          <w:color w:val="000000"/>
        </w:rPr>
        <w:t>prodajalec</w:t>
      </w:r>
      <w:r w:rsidRPr="007E39C6">
        <w:rPr>
          <w:rFonts w:cs="Arial"/>
          <w:color w:val="000000"/>
        </w:rPr>
        <w:t xml:space="preserve"> izbran na podlagi </w:t>
      </w:r>
      <w:r w:rsidRPr="007E39C6">
        <w:rPr>
          <w:rFonts w:cs="Arial"/>
        </w:rPr>
        <w:t xml:space="preserve">ponudbe </w:t>
      </w:r>
      <w:r w:rsidR="003F0698" w:rsidRPr="007E39C6">
        <w:rPr>
          <w:rFonts w:cs="Arial"/>
        </w:rPr>
        <w:t>prodajalca</w:t>
      </w:r>
      <w:r w:rsidRPr="007E39C6">
        <w:rPr>
          <w:rFonts w:cs="Arial"/>
        </w:rPr>
        <w:t xml:space="preserve"> št</w:t>
      </w:r>
      <w:r w:rsidR="00A34A16" w:rsidRPr="007E39C6">
        <w:rPr>
          <w:rFonts w:cs="Arial"/>
          <w:u w:val="single"/>
        </w:rPr>
        <w:t xml:space="preserve">. </w:t>
      </w:r>
      <w:r w:rsidR="00A34A16" w:rsidRPr="007E39C6">
        <w:rPr>
          <w:rFonts w:cs="Arial"/>
        </w:rPr>
        <w:t>________</w:t>
      </w:r>
      <w:r w:rsidRPr="007E39C6">
        <w:rPr>
          <w:rFonts w:cs="Arial"/>
        </w:rPr>
        <w:t xml:space="preserve"> z dne </w:t>
      </w:r>
      <w:r w:rsidR="00A34A16" w:rsidRPr="007E39C6">
        <w:rPr>
          <w:rFonts w:cs="Arial"/>
        </w:rPr>
        <w:t>_________</w:t>
      </w:r>
      <w:r w:rsidR="005126DD" w:rsidRPr="007E39C6">
        <w:rPr>
          <w:rFonts w:cs="Arial"/>
        </w:rPr>
        <w:t>,</w:t>
      </w:r>
      <w:r w:rsidRPr="007E39C6">
        <w:rPr>
          <w:rFonts w:cs="Arial"/>
        </w:rPr>
        <w:t xml:space="preserve"> ki je priloga te pogodbe, za </w:t>
      </w:r>
      <w:r w:rsidR="00A34A16" w:rsidRPr="007E39C6">
        <w:rPr>
          <w:rFonts w:cs="Arial"/>
        </w:rPr>
        <w:t>nakup in dobavo osebnih službenih vozil</w:t>
      </w:r>
      <w:r w:rsidR="00526339" w:rsidRPr="007E39C6">
        <w:rPr>
          <w:rFonts w:cs="Arial"/>
        </w:rPr>
        <w:t>, in sicer</w:t>
      </w:r>
      <w:r w:rsidR="0062023E" w:rsidRPr="007E39C6">
        <w:rPr>
          <w:rFonts w:cs="Arial"/>
        </w:rPr>
        <w:t>:</w:t>
      </w:r>
    </w:p>
    <w:p w14:paraId="7CB8020B" w14:textId="77777777" w:rsidR="00813568" w:rsidRPr="007E39C6" w:rsidRDefault="00813568" w:rsidP="00813568">
      <w:pPr>
        <w:pStyle w:val="Odstavekseznama"/>
        <w:numPr>
          <w:ilvl w:val="1"/>
          <w:numId w:val="3"/>
        </w:numPr>
        <w:rPr>
          <w:rFonts w:cs="Arial"/>
          <w:color w:val="A6A6A6" w:themeColor="background1" w:themeShade="A6"/>
        </w:rPr>
      </w:pPr>
      <w:r w:rsidRPr="007E39C6">
        <w:rPr>
          <w:rFonts w:cs="Arial"/>
          <w:b/>
          <w:bCs/>
          <w:color w:val="A6A6A6" w:themeColor="background1" w:themeShade="A6"/>
        </w:rPr>
        <w:t>SKLOP 1:</w:t>
      </w:r>
      <w:r w:rsidRPr="007E39C6">
        <w:rPr>
          <w:rFonts w:cs="Arial"/>
          <w:color w:val="A6A6A6" w:themeColor="background1" w:themeShade="A6"/>
        </w:rPr>
        <w:t xml:space="preserve"> Nakup električnega osebnega vozila </w:t>
      </w:r>
    </w:p>
    <w:p w14:paraId="69CBB392" w14:textId="7ACA8BA2" w:rsidR="00813568" w:rsidRPr="007E39C6" w:rsidRDefault="00813568" w:rsidP="00813568">
      <w:pPr>
        <w:pStyle w:val="Odstavekseznama"/>
        <w:numPr>
          <w:ilvl w:val="1"/>
          <w:numId w:val="3"/>
        </w:numPr>
        <w:rPr>
          <w:rFonts w:cs="Arial"/>
          <w:color w:val="A6A6A6" w:themeColor="background1" w:themeShade="A6"/>
        </w:rPr>
      </w:pPr>
      <w:r w:rsidRPr="007E39C6">
        <w:rPr>
          <w:rFonts w:cs="Arial"/>
          <w:b/>
          <w:bCs/>
          <w:color w:val="A6A6A6" w:themeColor="background1" w:themeShade="A6"/>
        </w:rPr>
        <w:t>SKLOP 2:</w:t>
      </w:r>
      <w:r w:rsidRPr="007E39C6">
        <w:rPr>
          <w:rFonts w:cs="Arial"/>
          <w:color w:val="A6A6A6" w:themeColor="background1" w:themeShade="A6"/>
        </w:rPr>
        <w:t xml:space="preserve"> Nakup električnega osebnega vozila </w:t>
      </w:r>
    </w:p>
    <w:p w14:paraId="2F825884" w14:textId="77777777" w:rsidR="00813568" w:rsidRPr="007E39C6" w:rsidRDefault="00813568" w:rsidP="00813568">
      <w:pPr>
        <w:pStyle w:val="Odstavekseznama"/>
        <w:numPr>
          <w:ilvl w:val="1"/>
          <w:numId w:val="3"/>
        </w:numPr>
        <w:rPr>
          <w:rFonts w:cs="Arial"/>
          <w:color w:val="A6A6A6" w:themeColor="background1" w:themeShade="A6"/>
        </w:rPr>
      </w:pPr>
      <w:r w:rsidRPr="007E39C6">
        <w:rPr>
          <w:rFonts w:cs="Arial"/>
          <w:b/>
          <w:bCs/>
          <w:color w:val="A6A6A6" w:themeColor="background1" w:themeShade="A6"/>
        </w:rPr>
        <w:t>SKLOP 3</w:t>
      </w:r>
      <w:r w:rsidRPr="007E39C6">
        <w:rPr>
          <w:rFonts w:cs="Arial"/>
          <w:color w:val="A6A6A6" w:themeColor="background1" w:themeShade="A6"/>
        </w:rPr>
        <w:t xml:space="preserve">: Nakup kombiniranega osebnega </w:t>
      </w:r>
    </w:p>
    <w:p w14:paraId="759C724E" w14:textId="77777777" w:rsidR="00E463F5" w:rsidRPr="007E39C6" w:rsidRDefault="00E463F5" w:rsidP="00E463F5">
      <w:pPr>
        <w:rPr>
          <w:rFonts w:cs="Arial"/>
        </w:rPr>
      </w:pPr>
    </w:p>
    <w:p w14:paraId="44D84762" w14:textId="5A0CF4B4" w:rsidR="00A6287E" w:rsidRPr="007E39C6" w:rsidRDefault="00E463F5" w:rsidP="00A6287E">
      <w:pPr>
        <w:jc w:val="both"/>
        <w:rPr>
          <w:rFonts w:cs="Arial"/>
          <w:szCs w:val="20"/>
          <w:shd w:val="clear" w:color="auto" w:fill="FFFFFF"/>
        </w:rPr>
      </w:pPr>
      <w:r w:rsidRPr="007E39C6">
        <w:rPr>
          <w:rFonts w:cs="Arial"/>
          <w:szCs w:val="20"/>
          <w:shd w:val="clear" w:color="auto" w:fill="FFFFFF"/>
        </w:rPr>
        <w:t xml:space="preserve">Javno naročilo nakup </w:t>
      </w:r>
      <w:r w:rsidR="004A0A0E" w:rsidRPr="007E39C6">
        <w:rPr>
          <w:rFonts w:cs="Arial"/>
          <w:szCs w:val="20"/>
          <w:shd w:val="clear" w:color="auto" w:fill="FFFFFF"/>
        </w:rPr>
        <w:t>in dobavo vozil</w:t>
      </w:r>
      <w:r w:rsidRPr="007E39C6">
        <w:rPr>
          <w:rFonts w:cs="Arial"/>
          <w:szCs w:val="20"/>
          <w:shd w:val="clear" w:color="auto" w:fill="FFFFFF"/>
        </w:rPr>
        <w:t xml:space="preserve"> se izvaja v okviru</w:t>
      </w:r>
      <w:r w:rsidR="004A7251" w:rsidRPr="007E39C6">
        <w:rPr>
          <w:rFonts w:cs="Arial"/>
          <w:szCs w:val="20"/>
          <w:shd w:val="clear" w:color="auto" w:fill="FFFFFF"/>
        </w:rPr>
        <w:t xml:space="preserve"> </w:t>
      </w:r>
      <w:r w:rsidRPr="007E39C6">
        <w:rPr>
          <w:rFonts w:cs="Arial"/>
          <w:szCs w:val="20"/>
          <w:shd w:val="clear" w:color="auto" w:fill="FFFFFF"/>
        </w:rPr>
        <w:t>potrjen</w:t>
      </w:r>
      <w:r w:rsidR="008D0681" w:rsidRPr="007E39C6">
        <w:rPr>
          <w:rFonts w:cs="Arial"/>
          <w:szCs w:val="20"/>
          <w:shd w:val="clear" w:color="auto" w:fill="FFFFFF"/>
        </w:rPr>
        <w:t>e</w:t>
      </w:r>
      <w:r w:rsidRPr="007E39C6">
        <w:rPr>
          <w:rFonts w:cs="Arial"/>
          <w:szCs w:val="20"/>
          <w:shd w:val="clear" w:color="auto" w:fill="FFFFFF"/>
        </w:rPr>
        <w:t xml:space="preserve"> operacij</w:t>
      </w:r>
      <w:r w:rsidR="008D0681" w:rsidRPr="007E39C6">
        <w:rPr>
          <w:rFonts w:cs="Arial"/>
          <w:szCs w:val="20"/>
          <w:shd w:val="clear" w:color="auto" w:fill="FFFFFF"/>
        </w:rPr>
        <w:t>e</w:t>
      </w:r>
      <w:r w:rsidR="00FB4F95" w:rsidRPr="007E39C6">
        <w:rPr>
          <w:rFonts w:cs="Arial"/>
          <w:szCs w:val="20"/>
          <w:shd w:val="clear" w:color="auto" w:fill="FFFFFF"/>
        </w:rPr>
        <w:t xml:space="preserve"> </w:t>
      </w:r>
      <w:r w:rsidR="00A6287E" w:rsidRPr="007E39C6">
        <w:rPr>
          <w:rFonts w:cs="Arial"/>
          <w:szCs w:val="20"/>
          <w:shd w:val="clear" w:color="auto" w:fill="FFFFFF"/>
        </w:rPr>
        <w:t xml:space="preserve">z </w:t>
      </w:r>
      <w:r w:rsidR="00B8687A" w:rsidRPr="007E39C6">
        <w:rPr>
          <w:rFonts w:cs="Arial"/>
          <w:szCs w:val="20"/>
          <w:shd w:val="clear" w:color="auto" w:fill="FFFFFF"/>
        </w:rPr>
        <w:t xml:space="preserve">nazivom </w:t>
      </w:r>
      <w:r w:rsidRPr="007E39C6">
        <w:rPr>
          <w:rFonts w:cs="Arial"/>
          <w:szCs w:val="20"/>
          <w:shd w:val="clear" w:color="auto" w:fill="FFFFFF"/>
        </w:rPr>
        <w:t>»</w:t>
      </w:r>
      <w:r w:rsidR="004A7251" w:rsidRPr="007E39C6">
        <w:rPr>
          <w:rFonts w:cs="Arial"/>
          <w:szCs w:val="20"/>
        </w:rPr>
        <w:t>Razvoj kompetenc zaprtih oseb</w:t>
      </w:r>
      <w:r w:rsidRPr="007E39C6">
        <w:rPr>
          <w:rFonts w:cs="Arial"/>
          <w:szCs w:val="20"/>
          <w:shd w:val="clear" w:color="auto" w:fill="FFFFFF"/>
        </w:rPr>
        <w:t>«</w:t>
      </w:r>
      <w:r w:rsidR="004A7251" w:rsidRPr="007E39C6">
        <w:rPr>
          <w:rFonts w:cs="Arial"/>
          <w:szCs w:val="20"/>
          <w:shd w:val="clear" w:color="auto" w:fill="FFFFFF"/>
        </w:rPr>
        <w:t xml:space="preserve"> (</w:t>
      </w:r>
      <w:r w:rsidR="004A7251" w:rsidRPr="007E39C6">
        <w:rPr>
          <w:rFonts w:cs="Arial"/>
          <w:szCs w:val="20"/>
        </w:rPr>
        <w:t>številka</w:t>
      </w:r>
      <w:r w:rsidR="004A7251" w:rsidRPr="007E39C6">
        <w:rPr>
          <w:rFonts w:cs="Arial"/>
        </w:rPr>
        <w:t xml:space="preserve"> operacije </w:t>
      </w:r>
      <w:r w:rsidR="004A7251" w:rsidRPr="007E39C6">
        <w:rPr>
          <w:rFonts w:cs="Arial"/>
          <w:szCs w:val="20"/>
          <w:shd w:val="clear" w:color="auto" w:fill="FFFFFF"/>
        </w:rPr>
        <w:t>OP27.00462) in »</w:t>
      </w:r>
      <w:r w:rsidR="004A7251" w:rsidRPr="007E39C6">
        <w:rPr>
          <w:rFonts w:cs="Arial"/>
          <w:szCs w:val="20"/>
        </w:rPr>
        <w:t xml:space="preserve">Celostna </w:t>
      </w:r>
      <w:r w:rsidR="004A7251" w:rsidRPr="007E39C6">
        <w:rPr>
          <w:rFonts w:cs="Arial"/>
          <w:color w:val="000000"/>
          <w:szCs w:val="20"/>
        </w:rPr>
        <w:t>obravnava in obvladovanje odvisnosti v okviru zaporskega sistema« (</w:t>
      </w:r>
      <w:r w:rsidR="004A7251" w:rsidRPr="007E39C6">
        <w:rPr>
          <w:rFonts w:cs="Arial"/>
          <w:szCs w:val="20"/>
        </w:rPr>
        <w:t>številka</w:t>
      </w:r>
      <w:r w:rsidR="004A7251" w:rsidRPr="007E39C6">
        <w:rPr>
          <w:rFonts w:cs="Arial"/>
        </w:rPr>
        <w:t xml:space="preserve"> operacije OP27.01084)</w:t>
      </w:r>
      <w:r w:rsidR="00FB4F95" w:rsidRPr="007E39C6">
        <w:rPr>
          <w:rFonts w:cs="Arial"/>
          <w:szCs w:val="20"/>
          <w:shd w:val="clear" w:color="auto" w:fill="FFFFFF"/>
        </w:rPr>
        <w:t>.</w:t>
      </w:r>
      <w:r w:rsidR="00B8687A" w:rsidRPr="007E39C6">
        <w:rPr>
          <w:rFonts w:cs="Arial"/>
          <w:szCs w:val="20"/>
          <w:shd w:val="clear" w:color="auto" w:fill="FFFFFF"/>
        </w:rPr>
        <w:t xml:space="preserve"> </w:t>
      </w:r>
    </w:p>
    <w:p w14:paraId="3F80EFC6" w14:textId="77777777" w:rsidR="00A6287E" w:rsidRPr="007E39C6" w:rsidRDefault="00A6287E" w:rsidP="00A6287E">
      <w:pPr>
        <w:jc w:val="both"/>
        <w:rPr>
          <w:rFonts w:cs="Arial"/>
          <w:szCs w:val="20"/>
          <w:shd w:val="clear" w:color="auto" w:fill="FFFFFF"/>
        </w:rPr>
      </w:pPr>
    </w:p>
    <w:p w14:paraId="711C7475" w14:textId="45FC8219" w:rsidR="00A6287E" w:rsidRPr="007E39C6" w:rsidRDefault="00A6287E" w:rsidP="00A6287E">
      <w:pPr>
        <w:jc w:val="both"/>
        <w:rPr>
          <w:rFonts w:cs="Arial"/>
          <w:szCs w:val="20"/>
          <w:shd w:val="clear" w:color="auto" w:fill="FFFFFF"/>
        </w:rPr>
      </w:pPr>
      <w:r w:rsidRPr="007E39C6">
        <w:rPr>
          <w:rFonts w:cs="Arial"/>
          <w:szCs w:val="20"/>
          <w:shd w:val="clear" w:color="auto" w:fill="FFFFFF"/>
        </w:rPr>
        <w:t>Sredstva za financiranje so zagotovljena in rezervirana na naslednjih proračunskih postavkah Uprave RS izvrševanje kazenskih sankcij (ki nastopa v vlogi upravičenca operacije):</w:t>
      </w:r>
    </w:p>
    <w:p w14:paraId="671B6699" w14:textId="77777777" w:rsidR="004A7251" w:rsidRPr="007E39C6" w:rsidRDefault="004A7251" w:rsidP="004A7251">
      <w:pPr>
        <w:tabs>
          <w:tab w:val="left" w:pos="709"/>
        </w:tabs>
        <w:ind w:left="1276" w:hanging="567"/>
        <w:jc w:val="both"/>
        <w:rPr>
          <w:rFonts w:cs="Arial"/>
          <w:szCs w:val="20"/>
        </w:rPr>
      </w:pPr>
    </w:p>
    <w:p w14:paraId="76BB3AD7" w14:textId="77777777" w:rsidR="004A7251" w:rsidRPr="007E39C6" w:rsidRDefault="004A7251" w:rsidP="00A5514D">
      <w:pPr>
        <w:pStyle w:val="Odstavekseznama"/>
        <w:numPr>
          <w:ilvl w:val="0"/>
          <w:numId w:val="6"/>
        </w:numPr>
        <w:ind w:left="0" w:firstLine="0"/>
        <w:jc w:val="both"/>
        <w:rPr>
          <w:rFonts w:cs="Arial"/>
        </w:rPr>
      </w:pPr>
      <w:r w:rsidRPr="007E39C6">
        <w:rPr>
          <w:rFonts w:cs="Arial"/>
        </w:rPr>
        <w:t>za Vzhodno kohezijsko regijo (69,87%):</w:t>
      </w:r>
    </w:p>
    <w:p w14:paraId="15343FD3" w14:textId="15018796" w:rsidR="004A7251" w:rsidRPr="007E39C6" w:rsidRDefault="004A7251" w:rsidP="004A7251">
      <w:pPr>
        <w:pStyle w:val="Odstavekseznama"/>
        <w:ind w:left="0"/>
        <w:jc w:val="both"/>
        <w:rPr>
          <w:rFonts w:cs="Arial"/>
        </w:rPr>
      </w:pPr>
      <w:r w:rsidRPr="007E39C6">
        <w:rPr>
          <w:rFonts w:cs="Arial"/>
        </w:rPr>
        <w:t>PP 230771: ESO4.12.- Socialno vključevanje najbolj ogroženih oseb ESS 21-27-V-EU (85%) in</w:t>
      </w:r>
    </w:p>
    <w:p w14:paraId="108138CE" w14:textId="4E21A782" w:rsidR="004A7251" w:rsidRPr="007E39C6" w:rsidRDefault="004A7251" w:rsidP="004A7251">
      <w:pPr>
        <w:jc w:val="both"/>
        <w:rPr>
          <w:rFonts w:cs="Arial"/>
        </w:rPr>
      </w:pPr>
      <w:r w:rsidRPr="007E39C6">
        <w:rPr>
          <w:rFonts w:cs="Arial"/>
        </w:rPr>
        <w:t>PP 230772: ESO4.12.- Socialno vključevanje najbolj ogroženih oseb ESS 21-27-V-SLO (15%).</w:t>
      </w:r>
    </w:p>
    <w:p w14:paraId="486CDE53" w14:textId="5A34ED9B" w:rsidR="004A7251" w:rsidRPr="007E39C6" w:rsidRDefault="004A7251" w:rsidP="00A5514D">
      <w:pPr>
        <w:pStyle w:val="Odstavekseznama"/>
        <w:numPr>
          <w:ilvl w:val="0"/>
          <w:numId w:val="6"/>
        </w:numPr>
        <w:ind w:left="0" w:firstLine="0"/>
        <w:jc w:val="both"/>
        <w:rPr>
          <w:rFonts w:cs="Arial"/>
        </w:rPr>
      </w:pPr>
      <w:r w:rsidRPr="007E39C6">
        <w:rPr>
          <w:rFonts w:cs="Arial"/>
        </w:rPr>
        <w:t>za Zahodno kohezijsko regijo (30,13%):</w:t>
      </w:r>
    </w:p>
    <w:p w14:paraId="1399E56E" w14:textId="1ACDA3F3" w:rsidR="004A7251" w:rsidRPr="007E39C6" w:rsidRDefault="004A7251" w:rsidP="004A7251">
      <w:pPr>
        <w:jc w:val="both"/>
        <w:rPr>
          <w:rFonts w:cs="Arial"/>
        </w:rPr>
      </w:pPr>
      <w:r w:rsidRPr="007E39C6">
        <w:rPr>
          <w:rFonts w:cs="Arial"/>
        </w:rPr>
        <w:t>PP 230773: ESO4.12.- Socialno vključevanje najbolj ogroženih oseb ESS 21-27-Z-EU (40%) in</w:t>
      </w:r>
    </w:p>
    <w:p w14:paraId="1203672F" w14:textId="6FFCE6C4" w:rsidR="004A7251" w:rsidRPr="007E39C6" w:rsidRDefault="004A7251" w:rsidP="004A7251">
      <w:pPr>
        <w:jc w:val="both"/>
        <w:rPr>
          <w:rFonts w:cs="Arial"/>
        </w:rPr>
      </w:pPr>
      <w:r w:rsidRPr="007E39C6">
        <w:rPr>
          <w:rFonts w:cs="Arial"/>
        </w:rPr>
        <w:t>PP 230774: ESO4.12.- Socialno vključevanje najbolj ogroženih oseb21-27-Z-SLO (60%).</w:t>
      </w:r>
    </w:p>
    <w:p w14:paraId="5CEE88A1" w14:textId="77777777" w:rsidR="007530A8" w:rsidRPr="007E39C6" w:rsidRDefault="007530A8" w:rsidP="00E463F5">
      <w:pPr>
        <w:jc w:val="both"/>
        <w:rPr>
          <w:rFonts w:cs="Arial"/>
          <w:szCs w:val="20"/>
          <w:shd w:val="clear" w:color="auto" w:fill="FFFFFF"/>
        </w:rPr>
      </w:pPr>
    </w:p>
    <w:p w14:paraId="24C5328C" w14:textId="5CB3E096" w:rsidR="00E463F5" w:rsidRPr="007E39C6" w:rsidRDefault="004A7251" w:rsidP="00E463F5">
      <w:pPr>
        <w:jc w:val="both"/>
        <w:rPr>
          <w:rFonts w:cs="Arial"/>
          <w:szCs w:val="20"/>
          <w:shd w:val="clear" w:color="auto" w:fill="FFFFFF"/>
        </w:rPr>
      </w:pPr>
      <w:r w:rsidRPr="007E39C6">
        <w:rPr>
          <w:rFonts w:cs="Arial"/>
          <w:szCs w:val="20"/>
          <w:shd w:val="clear" w:color="auto" w:fill="FFFFFF"/>
        </w:rPr>
        <w:lastRenderedPageBreak/>
        <w:t>Operaciji sofinancirata Evropska unija iz Evropskega socialnega sklada plus (ESS+) in Republika Slovenija. Operaciji se izvajata v okviru Programa evropske kohezijske politike v obdobju 2021-2027 v Sloveniji, cilja politike CP4: Bolj socialna in vključujoča Evropa za izvajanje evropskega stebra socialnih pravic, prednostne naloga PN7: Dolgotrajna oskrba in zdravje ter socialna vključenost in specifičnega cilja ESO 4.12: Spodbujanje socialnega vključevanja oseb, izpostavljenih tveganju revščine ali socialni izključenosti, vključno z najbolj ogroženimi osebami in otroki«.</w:t>
      </w:r>
      <w:r w:rsidR="009A09CC" w:rsidRPr="007E39C6">
        <w:rPr>
          <w:rFonts w:cs="Arial"/>
          <w:szCs w:val="20"/>
          <w:shd w:val="clear" w:color="auto" w:fill="FFFFFF"/>
        </w:rPr>
        <w:t xml:space="preserve"> </w:t>
      </w:r>
    </w:p>
    <w:p w14:paraId="0497A21B" w14:textId="77777777" w:rsidR="00E463F5" w:rsidRPr="007E39C6" w:rsidRDefault="00E463F5" w:rsidP="00E463F5">
      <w:pPr>
        <w:rPr>
          <w:rFonts w:cs="Arial"/>
        </w:rPr>
      </w:pPr>
    </w:p>
    <w:p w14:paraId="48329BC2" w14:textId="77777777" w:rsidR="00E463F5" w:rsidRPr="007E39C6" w:rsidRDefault="00E463F5" w:rsidP="005A4C15">
      <w:pPr>
        <w:ind w:left="142"/>
        <w:jc w:val="center"/>
        <w:rPr>
          <w:rFonts w:cs="Arial"/>
          <w:b/>
        </w:rPr>
      </w:pPr>
      <w:r w:rsidRPr="007E39C6">
        <w:rPr>
          <w:rFonts w:cs="Arial"/>
          <w:b/>
        </w:rPr>
        <w:t>Predmet pogodbe</w:t>
      </w:r>
    </w:p>
    <w:p w14:paraId="588E32EC" w14:textId="77777777" w:rsidR="00E463F5" w:rsidRPr="007E39C6" w:rsidRDefault="00E463F5" w:rsidP="00E463F5">
      <w:pPr>
        <w:jc w:val="center"/>
        <w:rPr>
          <w:rFonts w:cs="Arial"/>
          <w:b/>
        </w:rPr>
      </w:pPr>
    </w:p>
    <w:p w14:paraId="586CF969" w14:textId="0D550568" w:rsidR="00BA4444" w:rsidRPr="007E39C6" w:rsidRDefault="00E463F5" w:rsidP="00A5514D">
      <w:pPr>
        <w:numPr>
          <w:ilvl w:val="0"/>
          <w:numId w:val="3"/>
        </w:numPr>
        <w:autoSpaceDE w:val="0"/>
        <w:autoSpaceDN w:val="0"/>
        <w:adjustRightInd w:val="0"/>
        <w:spacing w:line="240" w:lineRule="auto"/>
        <w:jc w:val="center"/>
        <w:rPr>
          <w:rFonts w:cs="Arial"/>
        </w:rPr>
      </w:pPr>
      <w:r w:rsidRPr="007E39C6">
        <w:rPr>
          <w:rFonts w:cs="Arial"/>
        </w:rPr>
        <w:t>člen</w:t>
      </w:r>
    </w:p>
    <w:p w14:paraId="4628F329" w14:textId="77777777" w:rsidR="00BA4444" w:rsidRPr="007E39C6" w:rsidRDefault="00BA4444" w:rsidP="00BA4444">
      <w:pPr>
        <w:jc w:val="both"/>
        <w:rPr>
          <w:rFonts w:cs="Arial"/>
          <w:u w:val="single"/>
        </w:rPr>
      </w:pPr>
    </w:p>
    <w:p w14:paraId="01681E5A" w14:textId="1FECE69B" w:rsidR="0000308B" w:rsidRPr="007E39C6" w:rsidRDefault="0000308B" w:rsidP="0000308B">
      <w:pPr>
        <w:jc w:val="both"/>
        <w:rPr>
          <w:rFonts w:cs="Arial"/>
          <w:bCs/>
          <w:szCs w:val="20"/>
          <w:lang w:eastAsia="sl-SI"/>
        </w:rPr>
      </w:pPr>
      <w:r w:rsidRPr="007E39C6">
        <w:rPr>
          <w:rFonts w:cs="Arial"/>
          <w:bCs/>
          <w:szCs w:val="20"/>
          <w:lang w:eastAsia="sl-SI"/>
        </w:rPr>
        <w:t xml:space="preserve">Predmet te pogodbe je nakup naslednjih </w:t>
      </w:r>
      <w:r w:rsidR="00412C08" w:rsidRPr="007E39C6">
        <w:rPr>
          <w:rFonts w:cs="Arial"/>
          <w:bCs/>
          <w:szCs w:val="20"/>
          <w:lang w:eastAsia="sl-SI"/>
        </w:rPr>
        <w:t xml:space="preserve">vozil </w:t>
      </w:r>
      <w:r w:rsidRPr="007E39C6">
        <w:rPr>
          <w:rFonts w:cs="Arial"/>
          <w:bCs/>
          <w:color w:val="A6A6A6" w:themeColor="background1" w:themeShade="A6"/>
          <w:szCs w:val="20"/>
          <w:lang w:eastAsia="sl-SI"/>
        </w:rPr>
        <w:t xml:space="preserve">po sklopih od 1 – </w:t>
      </w:r>
      <w:r w:rsidR="00412C08" w:rsidRPr="007E39C6">
        <w:rPr>
          <w:rFonts w:cs="Arial"/>
          <w:bCs/>
          <w:color w:val="A6A6A6" w:themeColor="background1" w:themeShade="A6"/>
          <w:szCs w:val="20"/>
          <w:lang w:eastAsia="sl-SI"/>
        </w:rPr>
        <w:t>3</w:t>
      </w:r>
      <w:r w:rsidRPr="007E39C6">
        <w:rPr>
          <w:rFonts w:cs="Arial"/>
          <w:bCs/>
          <w:color w:val="A6A6A6" w:themeColor="background1" w:themeShade="A6"/>
          <w:szCs w:val="20"/>
          <w:lang w:eastAsia="sl-SI"/>
        </w:rPr>
        <w:t xml:space="preserve">. </w:t>
      </w:r>
    </w:p>
    <w:p w14:paraId="7A955084" w14:textId="77777777" w:rsidR="0000308B" w:rsidRPr="007E39C6" w:rsidRDefault="0000308B" w:rsidP="0000308B">
      <w:pPr>
        <w:jc w:val="both"/>
        <w:rPr>
          <w:rFonts w:cs="Arial"/>
          <w:bCs/>
          <w:szCs w:val="20"/>
          <w:lang w:eastAsia="sl-SI"/>
        </w:rPr>
      </w:pPr>
    </w:p>
    <w:p w14:paraId="6F1255D2" w14:textId="77777777" w:rsidR="00412C08" w:rsidRPr="007E39C6" w:rsidRDefault="00412C08" w:rsidP="0000308B">
      <w:pPr>
        <w:jc w:val="both"/>
        <w:rPr>
          <w:rFonts w:cs="Arial"/>
          <w:b/>
          <w:bCs/>
          <w:i/>
          <w:iCs/>
          <w:color w:val="A6A6A6" w:themeColor="background1" w:themeShade="A6"/>
          <w:szCs w:val="20"/>
          <w:lang w:eastAsia="sl-SI"/>
        </w:rPr>
      </w:pPr>
      <w:r w:rsidRPr="007E39C6">
        <w:rPr>
          <w:rFonts w:cs="Arial"/>
          <w:b/>
          <w:bCs/>
          <w:i/>
          <w:iCs/>
          <w:color w:val="A6A6A6" w:themeColor="background1" w:themeShade="A6"/>
          <w:szCs w:val="20"/>
          <w:lang w:eastAsia="sl-SI"/>
        </w:rPr>
        <w:t>SKLOP 1:</w:t>
      </w:r>
    </w:p>
    <w:p w14:paraId="2F7FFFF9" w14:textId="5307D8BB" w:rsidR="0000308B" w:rsidRPr="007E39C6" w:rsidRDefault="0000308B" w:rsidP="0000308B">
      <w:pPr>
        <w:jc w:val="both"/>
        <w:rPr>
          <w:rFonts w:cs="Arial"/>
          <w:i/>
          <w:iCs/>
          <w:color w:val="A6A6A6" w:themeColor="background1" w:themeShade="A6"/>
          <w:szCs w:val="20"/>
          <w:lang w:eastAsia="sl-SI"/>
        </w:rPr>
      </w:pPr>
      <w:r w:rsidRPr="007E39C6">
        <w:rPr>
          <w:rFonts w:cs="Arial"/>
          <w:i/>
          <w:iCs/>
          <w:color w:val="A6A6A6" w:themeColor="background1" w:themeShade="A6"/>
          <w:szCs w:val="20"/>
          <w:lang w:eastAsia="sl-SI"/>
        </w:rPr>
        <w:t xml:space="preserve">Znamka vozila: _________,  </w:t>
      </w:r>
    </w:p>
    <w:p w14:paraId="7757607C" w14:textId="77777777" w:rsidR="0000308B" w:rsidRPr="007E39C6" w:rsidRDefault="0000308B" w:rsidP="0000308B">
      <w:pPr>
        <w:jc w:val="both"/>
        <w:rPr>
          <w:rFonts w:cs="Arial"/>
          <w:i/>
          <w:iCs/>
          <w:color w:val="A6A6A6" w:themeColor="background1" w:themeShade="A6"/>
          <w:szCs w:val="20"/>
          <w:lang w:eastAsia="sl-SI"/>
        </w:rPr>
      </w:pPr>
      <w:r w:rsidRPr="007E39C6">
        <w:rPr>
          <w:rFonts w:cs="Arial"/>
          <w:i/>
          <w:iCs/>
          <w:color w:val="A6A6A6" w:themeColor="background1" w:themeShade="A6"/>
          <w:szCs w:val="20"/>
          <w:lang w:eastAsia="sl-SI"/>
        </w:rPr>
        <w:t xml:space="preserve">model vozila: ________________ </w:t>
      </w:r>
    </w:p>
    <w:p w14:paraId="11F8D0EA" w14:textId="7345EC60" w:rsidR="0000308B" w:rsidRPr="007E39C6" w:rsidRDefault="0000308B" w:rsidP="0000308B">
      <w:pPr>
        <w:jc w:val="both"/>
        <w:rPr>
          <w:rFonts w:cs="Arial"/>
          <w:bCs/>
          <w:color w:val="A6A6A6" w:themeColor="background1" w:themeShade="A6"/>
          <w:szCs w:val="20"/>
          <w:lang w:eastAsia="sl-SI"/>
        </w:rPr>
      </w:pPr>
      <w:r w:rsidRPr="007E39C6">
        <w:rPr>
          <w:rFonts w:cs="Arial"/>
          <w:i/>
          <w:iCs/>
          <w:color w:val="A6A6A6" w:themeColor="background1" w:themeShade="A6"/>
          <w:szCs w:val="20"/>
          <w:lang w:eastAsia="sl-SI"/>
        </w:rPr>
        <w:t xml:space="preserve">količina: </w:t>
      </w:r>
      <w:r w:rsidR="00813568" w:rsidRPr="007E39C6">
        <w:rPr>
          <w:rFonts w:cs="Arial"/>
          <w:i/>
          <w:iCs/>
          <w:color w:val="A6A6A6" w:themeColor="background1" w:themeShade="A6"/>
          <w:szCs w:val="20"/>
          <w:lang w:eastAsia="sl-SI"/>
        </w:rPr>
        <w:t>1 vozilo</w:t>
      </w:r>
    </w:p>
    <w:p w14:paraId="50FED1D3" w14:textId="77777777" w:rsidR="00526339" w:rsidRPr="007E39C6" w:rsidRDefault="00526339" w:rsidP="00BA4444">
      <w:pPr>
        <w:jc w:val="both"/>
        <w:rPr>
          <w:rFonts w:cs="Arial"/>
          <w:color w:val="A6A6A6" w:themeColor="background1" w:themeShade="A6"/>
          <w:szCs w:val="20"/>
          <w:lang w:eastAsia="sl-SI"/>
        </w:rPr>
      </w:pPr>
    </w:p>
    <w:p w14:paraId="6DAB9578" w14:textId="162BBCFE" w:rsidR="00E463F5" w:rsidRPr="007E39C6" w:rsidRDefault="00F51765" w:rsidP="00BA4444">
      <w:pPr>
        <w:jc w:val="both"/>
        <w:rPr>
          <w:rFonts w:cs="Arial"/>
          <w:color w:val="A6A6A6" w:themeColor="background1" w:themeShade="A6"/>
        </w:rPr>
      </w:pPr>
      <w:r w:rsidRPr="007E39C6">
        <w:rPr>
          <w:rFonts w:cs="Arial"/>
          <w:color w:val="A6A6A6" w:themeColor="background1" w:themeShade="A6"/>
          <w:szCs w:val="20"/>
          <w:lang w:eastAsia="sl-SI"/>
        </w:rPr>
        <w:t>p</w:t>
      </w:r>
      <w:r w:rsidR="00E463F5" w:rsidRPr="007E39C6">
        <w:rPr>
          <w:rFonts w:cs="Arial"/>
          <w:color w:val="A6A6A6" w:themeColor="background1" w:themeShade="A6"/>
          <w:szCs w:val="20"/>
          <w:lang w:eastAsia="sl-SI"/>
        </w:rPr>
        <w:t xml:space="preserve">o ponudbi </w:t>
      </w:r>
      <w:r w:rsidR="003F0698" w:rsidRPr="007E39C6">
        <w:rPr>
          <w:rFonts w:cs="Arial"/>
          <w:color w:val="A6A6A6" w:themeColor="background1" w:themeShade="A6"/>
          <w:szCs w:val="20"/>
          <w:lang w:eastAsia="sl-SI"/>
        </w:rPr>
        <w:t>prodajalca</w:t>
      </w:r>
      <w:r w:rsidR="00E463F5" w:rsidRPr="007E39C6">
        <w:rPr>
          <w:rFonts w:cs="Arial"/>
          <w:color w:val="A6A6A6" w:themeColor="background1" w:themeShade="A6"/>
          <w:szCs w:val="20"/>
          <w:lang w:eastAsia="sl-SI"/>
        </w:rPr>
        <w:t xml:space="preserve"> št.</w:t>
      </w:r>
      <w:r w:rsidR="007A7301" w:rsidRPr="007E39C6">
        <w:rPr>
          <w:rFonts w:cs="Arial"/>
          <w:color w:val="A6A6A6" w:themeColor="background1" w:themeShade="A6"/>
          <w:szCs w:val="20"/>
          <w:lang w:eastAsia="sl-SI"/>
        </w:rPr>
        <w:t xml:space="preserve"> _____</w:t>
      </w:r>
      <w:r w:rsidR="005126DD" w:rsidRPr="007E39C6">
        <w:rPr>
          <w:rFonts w:cs="Arial"/>
          <w:color w:val="A6A6A6" w:themeColor="background1" w:themeShade="A6"/>
        </w:rPr>
        <w:t>,</w:t>
      </w:r>
      <w:r w:rsidR="00E463F5" w:rsidRPr="007E39C6">
        <w:rPr>
          <w:rFonts w:cs="Arial"/>
          <w:color w:val="A6A6A6" w:themeColor="background1" w:themeShade="A6"/>
        </w:rPr>
        <w:t xml:space="preserve"> z dne </w:t>
      </w:r>
      <w:r w:rsidR="007A7301" w:rsidRPr="007E39C6">
        <w:rPr>
          <w:rFonts w:cs="Arial"/>
          <w:color w:val="A6A6A6" w:themeColor="background1" w:themeShade="A6"/>
        </w:rPr>
        <w:t>_______</w:t>
      </w:r>
      <w:r w:rsidR="005126DD" w:rsidRPr="007E39C6">
        <w:rPr>
          <w:rFonts w:cs="Arial"/>
          <w:color w:val="A6A6A6" w:themeColor="background1" w:themeShade="A6"/>
        </w:rPr>
        <w:t>.</w:t>
      </w:r>
    </w:p>
    <w:p w14:paraId="40877BFC" w14:textId="77777777" w:rsidR="0000308B" w:rsidRPr="007E39C6" w:rsidRDefault="0000308B" w:rsidP="00BA4444">
      <w:pPr>
        <w:jc w:val="both"/>
        <w:rPr>
          <w:rFonts w:cs="Arial"/>
          <w:color w:val="A6A6A6" w:themeColor="background1" w:themeShade="A6"/>
        </w:rPr>
      </w:pPr>
    </w:p>
    <w:p w14:paraId="72A2E533" w14:textId="66FD36C4" w:rsidR="00412C08" w:rsidRPr="007E39C6" w:rsidRDefault="00412C08" w:rsidP="00412C08">
      <w:pPr>
        <w:jc w:val="both"/>
        <w:rPr>
          <w:rFonts w:cs="Arial"/>
          <w:b/>
          <w:bCs/>
          <w:i/>
          <w:iCs/>
          <w:color w:val="A6A6A6" w:themeColor="background1" w:themeShade="A6"/>
          <w:szCs w:val="20"/>
          <w:lang w:eastAsia="sl-SI"/>
        </w:rPr>
      </w:pPr>
      <w:r w:rsidRPr="007E39C6">
        <w:rPr>
          <w:rFonts w:cs="Arial"/>
          <w:b/>
          <w:bCs/>
          <w:i/>
          <w:iCs/>
          <w:color w:val="A6A6A6" w:themeColor="background1" w:themeShade="A6"/>
          <w:szCs w:val="20"/>
          <w:lang w:eastAsia="sl-SI"/>
        </w:rPr>
        <w:t>SKLOP 2:</w:t>
      </w:r>
    </w:p>
    <w:p w14:paraId="6E3FC086" w14:textId="77777777" w:rsidR="00412C08" w:rsidRPr="007E39C6" w:rsidRDefault="00412C08" w:rsidP="00412C08">
      <w:pPr>
        <w:jc w:val="both"/>
        <w:rPr>
          <w:rFonts w:cs="Arial"/>
          <w:i/>
          <w:iCs/>
          <w:color w:val="A6A6A6" w:themeColor="background1" w:themeShade="A6"/>
          <w:szCs w:val="20"/>
          <w:lang w:eastAsia="sl-SI"/>
        </w:rPr>
      </w:pPr>
      <w:r w:rsidRPr="007E39C6">
        <w:rPr>
          <w:rFonts w:cs="Arial"/>
          <w:i/>
          <w:iCs/>
          <w:color w:val="A6A6A6" w:themeColor="background1" w:themeShade="A6"/>
          <w:szCs w:val="20"/>
          <w:lang w:eastAsia="sl-SI"/>
        </w:rPr>
        <w:t xml:space="preserve">Znamka vozila: _________,  </w:t>
      </w:r>
    </w:p>
    <w:p w14:paraId="1EC9BD35" w14:textId="77777777" w:rsidR="00412C08" w:rsidRPr="007E39C6" w:rsidRDefault="00412C08" w:rsidP="00412C08">
      <w:pPr>
        <w:jc w:val="both"/>
        <w:rPr>
          <w:rFonts w:cs="Arial"/>
          <w:i/>
          <w:iCs/>
          <w:color w:val="A6A6A6" w:themeColor="background1" w:themeShade="A6"/>
          <w:szCs w:val="20"/>
          <w:lang w:eastAsia="sl-SI"/>
        </w:rPr>
      </w:pPr>
      <w:r w:rsidRPr="007E39C6">
        <w:rPr>
          <w:rFonts w:cs="Arial"/>
          <w:i/>
          <w:iCs/>
          <w:color w:val="A6A6A6" w:themeColor="background1" w:themeShade="A6"/>
          <w:szCs w:val="20"/>
          <w:lang w:eastAsia="sl-SI"/>
        </w:rPr>
        <w:t xml:space="preserve">model vozila: ________________ </w:t>
      </w:r>
    </w:p>
    <w:p w14:paraId="3C6C5CB7" w14:textId="10789EA7" w:rsidR="00412C08" w:rsidRPr="007E39C6" w:rsidRDefault="00412C08" w:rsidP="00412C08">
      <w:pPr>
        <w:jc w:val="both"/>
        <w:rPr>
          <w:rFonts w:cs="Arial"/>
          <w:bCs/>
          <w:color w:val="A6A6A6" w:themeColor="background1" w:themeShade="A6"/>
          <w:szCs w:val="20"/>
          <w:lang w:eastAsia="sl-SI"/>
        </w:rPr>
      </w:pPr>
      <w:r w:rsidRPr="007E39C6">
        <w:rPr>
          <w:rFonts w:cs="Arial"/>
          <w:i/>
          <w:iCs/>
          <w:color w:val="A6A6A6" w:themeColor="background1" w:themeShade="A6"/>
          <w:szCs w:val="20"/>
          <w:lang w:eastAsia="sl-SI"/>
        </w:rPr>
        <w:t xml:space="preserve">količina: </w:t>
      </w:r>
      <w:r w:rsidR="00813568" w:rsidRPr="007E39C6">
        <w:rPr>
          <w:rFonts w:cs="Arial"/>
          <w:i/>
          <w:iCs/>
          <w:color w:val="A6A6A6" w:themeColor="background1" w:themeShade="A6"/>
          <w:szCs w:val="20"/>
          <w:lang w:eastAsia="sl-SI"/>
        </w:rPr>
        <w:t>1 vozilo</w:t>
      </w:r>
    </w:p>
    <w:p w14:paraId="242DB6BE" w14:textId="77777777" w:rsidR="00412C08" w:rsidRPr="007E39C6" w:rsidRDefault="00412C08" w:rsidP="00412C08">
      <w:pPr>
        <w:jc w:val="both"/>
        <w:rPr>
          <w:rFonts w:cs="Arial"/>
          <w:color w:val="A6A6A6" w:themeColor="background1" w:themeShade="A6"/>
          <w:szCs w:val="20"/>
          <w:lang w:eastAsia="sl-SI"/>
        </w:rPr>
      </w:pPr>
    </w:p>
    <w:p w14:paraId="08C85DD6" w14:textId="7F13235D" w:rsidR="00412C08" w:rsidRPr="007E39C6" w:rsidRDefault="00412C08" w:rsidP="00412C08">
      <w:pPr>
        <w:jc w:val="both"/>
        <w:rPr>
          <w:rFonts w:cs="Arial"/>
          <w:color w:val="A6A6A6" w:themeColor="background1" w:themeShade="A6"/>
        </w:rPr>
      </w:pPr>
      <w:r w:rsidRPr="007E39C6">
        <w:rPr>
          <w:rFonts w:cs="Arial"/>
          <w:color w:val="A6A6A6" w:themeColor="background1" w:themeShade="A6"/>
          <w:szCs w:val="20"/>
          <w:lang w:eastAsia="sl-SI"/>
        </w:rPr>
        <w:t xml:space="preserve">po ponudbi </w:t>
      </w:r>
      <w:r w:rsidR="003F0698" w:rsidRPr="007E39C6">
        <w:rPr>
          <w:rFonts w:cs="Arial"/>
          <w:color w:val="A6A6A6" w:themeColor="background1" w:themeShade="A6"/>
          <w:szCs w:val="20"/>
          <w:lang w:eastAsia="sl-SI"/>
        </w:rPr>
        <w:t>prodajalca</w:t>
      </w:r>
      <w:r w:rsidRPr="007E39C6">
        <w:rPr>
          <w:rFonts w:cs="Arial"/>
          <w:color w:val="A6A6A6" w:themeColor="background1" w:themeShade="A6"/>
          <w:szCs w:val="20"/>
          <w:lang w:eastAsia="sl-SI"/>
        </w:rPr>
        <w:t xml:space="preserve"> št. _____</w:t>
      </w:r>
      <w:r w:rsidRPr="007E39C6">
        <w:rPr>
          <w:rFonts w:cs="Arial"/>
          <w:color w:val="A6A6A6" w:themeColor="background1" w:themeShade="A6"/>
        </w:rPr>
        <w:t>, z dne _______.</w:t>
      </w:r>
    </w:p>
    <w:p w14:paraId="09C480CF" w14:textId="77777777" w:rsidR="00412C08" w:rsidRPr="007E39C6" w:rsidRDefault="00412C08" w:rsidP="00412C08">
      <w:pPr>
        <w:jc w:val="both"/>
        <w:rPr>
          <w:rFonts w:cs="Arial"/>
          <w:color w:val="A6A6A6" w:themeColor="background1" w:themeShade="A6"/>
        </w:rPr>
      </w:pPr>
    </w:p>
    <w:p w14:paraId="400A8824" w14:textId="51198A34" w:rsidR="00412C08" w:rsidRPr="007E39C6" w:rsidRDefault="00412C08" w:rsidP="00412C08">
      <w:pPr>
        <w:jc w:val="both"/>
        <w:rPr>
          <w:rFonts w:cs="Arial"/>
          <w:b/>
          <w:bCs/>
          <w:i/>
          <w:iCs/>
          <w:color w:val="A6A6A6" w:themeColor="background1" w:themeShade="A6"/>
          <w:szCs w:val="20"/>
          <w:lang w:eastAsia="sl-SI"/>
        </w:rPr>
      </w:pPr>
      <w:r w:rsidRPr="007E39C6">
        <w:rPr>
          <w:rFonts w:cs="Arial"/>
          <w:b/>
          <w:bCs/>
          <w:i/>
          <w:iCs/>
          <w:color w:val="A6A6A6" w:themeColor="background1" w:themeShade="A6"/>
          <w:szCs w:val="20"/>
          <w:lang w:eastAsia="sl-SI"/>
        </w:rPr>
        <w:t>SKLOP 3:</w:t>
      </w:r>
    </w:p>
    <w:p w14:paraId="6F159BE6" w14:textId="77777777" w:rsidR="00412C08" w:rsidRPr="007E39C6" w:rsidRDefault="00412C08" w:rsidP="00412C08">
      <w:pPr>
        <w:jc w:val="both"/>
        <w:rPr>
          <w:rFonts w:cs="Arial"/>
          <w:i/>
          <w:iCs/>
          <w:color w:val="A6A6A6" w:themeColor="background1" w:themeShade="A6"/>
          <w:szCs w:val="20"/>
          <w:lang w:eastAsia="sl-SI"/>
        </w:rPr>
      </w:pPr>
      <w:r w:rsidRPr="007E39C6">
        <w:rPr>
          <w:rFonts w:cs="Arial"/>
          <w:i/>
          <w:iCs/>
          <w:color w:val="A6A6A6" w:themeColor="background1" w:themeShade="A6"/>
          <w:szCs w:val="20"/>
          <w:lang w:eastAsia="sl-SI"/>
        </w:rPr>
        <w:t xml:space="preserve">Znamka vozila: _________,  </w:t>
      </w:r>
    </w:p>
    <w:p w14:paraId="2B0ACA0E" w14:textId="77777777" w:rsidR="00412C08" w:rsidRPr="007E39C6" w:rsidRDefault="00412C08" w:rsidP="00412C08">
      <w:pPr>
        <w:jc w:val="both"/>
        <w:rPr>
          <w:rFonts w:cs="Arial"/>
          <w:i/>
          <w:iCs/>
          <w:color w:val="A6A6A6" w:themeColor="background1" w:themeShade="A6"/>
          <w:szCs w:val="20"/>
          <w:lang w:eastAsia="sl-SI"/>
        </w:rPr>
      </w:pPr>
      <w:r w:rsidRPr="007E39C6">
        <w:rPr>
          <w:rFonts w:cs="Arial"/>
          <w:i/>
          <w:iCs/>
          <w:color w:val="A6A6A6" w:themeColor="background1" w:themeShade="A6"/>
          <w:szCs w:val="20"/>
          <w:lang w:eastAsia="sl-SI"/>
        </w:rPr>
        <w:t xml:space="preserve">model vozila: ________________ </w:t>
      </w:r>
    </w:p>
    <w:p w14:paraId="57F64C88" w14:textId="3B962A37" w:rsidR="00412C08" w:rsidRPr="007E39C6" w:rsidRDefault="00412C08" w:rsidP="00412C08">
      <w:pPr>
        <w:jc w:val="both"/>
        <w:rPr>
          <w:rFonts w:cs="Arial"/>
          <w:bCs/>
          <w:color w:val="A6A6A6" w:themeColor="background1" w:themeShade="A6"/>
          <w:szCs w:val="20"/>
          <w:lang w:eastAsia="sl-SI"/>
        </w:rPr>
      </w:pPr>
      <w:r w:rsidRPr="007E39C6">
        <w:rPr>
          <w:rFonts w:cs="Arial"/>
          <w:i/>
          <w:iCs/>
          <w:color w:val="A6A6A6" w:themeColor="background1" w:themeShade="A6"/>
          <w:szCs w:val="20"/>
          <w:lang w:eastAsia="sl-SI"/>
        </w:rPr>
        <w:t xml:space="preserve">količina: </w:t>
      </w:r>
      <w:r w:rsidR="00813568" w:rsidRPr="007E39C6">
        <w:rPr>
          <w:rFonts w:cs="Arial"/>
          <w:i/>
          <w:iCs/>
          <w:color w:val="A6A6A6" w:themeColor="background1" w:themeShade="A6"/>
          <w:szCs w:val="20"/>
          <w:lang w:eastAsia="sl-SI"/>
        </w:rPr>
        <w:t>1</w:t>
      </w:r>
      <w:r w:rsidRPr="007E39C6">
        <w:rPr>
          <w:rFonts w:cs="Arial"/>
          <w:i/>
          <w:iCs/>
          <w:color w:val="A6A6A6" w:themeColor="background1" w:themeShade="A6"/>
          <w:szCs w:val="20"/>
          <w:lang w:eastAsia="sl-SI"/>
        </w:rPr>
        <w:t xml:space="preserve">   vozil</w:t>
      </w:r>
      <w:r w:rsidR="00813568" w:rsidRPr="007E39C6">
        <w:rPr>
          <w:rFonts w:cs="Arial"/>
          <w:i/>
          <w:iCs/>
          <w:color w:val="A6A6A6" w:themeColor="background1" w:themeShade="A6"/>
          <w:szCs w:val="20"/>
          <w:lang w:eastAsia="sl-SI"/>
        </w:rPr>
        <w:t>o</w:t>
      </w:r>
      <w:r w:rsidRPr="007E39C6">
        <w:rPr>
          <w:rFonts w:cs="Arial"/>
          <w:i/>
          <w:iCs/>
          <w:color w:val="A6A6A6" w:themeColor="background1" w:themeShade="A6"/>
          <w:szCs w:val="20"/>
          <w:lang w:eastAsia="sl-SI"/>
        </w:rPr>
        <w:t xml:space="preserve"> </w:t>
      </w:r>
    </w:p>
    <w:p w14:paraId="1EE2E842" w14:textId="77777777" w:rsidR="00412C08" w:rsidRPr="007E39C6" w:rsidRDefault="00412C08" w:rsidP="00412C08">
      <w:pPr>
        <w:jc w:val="both"/>
        <w:rPr>
          <w:rFonts w:cs="Arial"/>
          <w:color w:val="A6A6A6" w:themeColor="background1" w:themeShade="A6"/>
          <w:szCs w:val="20"/>
          <w:lang w:eastAsia="sl-SI"/>
        </w:rPr>
      </w:pPr>
    </w:p>
    <w:p w14:paraId="01F4E035" w14:textId="74B827A8" w:rsidR="00412C08" w:rsidRPr="007E39C6" w:rsidRDefault="00412C08" w:rsidP="00412C08">
      <w:pPr>
        <w:jc w:val="both"/>
        <w:rPr>
          <w:rFonts w:cs="Arial"/>
          <w:color w:val="A6A6A6" w:themeColor="background1" w:themeShade="A6"/>
        </w:rPr>
      </w:pPr>
      <w:r w:rsidRPr="007E39C6">
        <w:rPr>
          <w:rFonts w:cs="Arial"/>
          <w:color w:val="A6A6A6" w:themeColor="background1" w:themeShade="A6"/>
          <w:szCs w:val="20"/>
          <w:lang w:eastAsia="sl-SI"/>
        </w:rPr>
        <w:t xml:space="preserve">po ponudbi </w:t>
      </w:r>
      <w:r w:rsidR="003F0698" w:rsidRPr="007E39C6">
        <w:rPr>
          <w:rFonts w:cs="Arial"/>
          <w:color w:val="A6A6A6" w:themeColor="background1" w:themeShade="A6"/>
          <w:szCs w:val="20"/>
          <w:lang w:eastAsia="sl-SI"/>
        </w:rPr>
        <w:t>prodajalca</w:t>
      </w:r>
      <w:r w:rsidRPr="007E39C6">
        <w:rPr>
          <w:rFonts w:cs="Arial"/>
          <w:color w:val="A6A6A6" w:themeColor="background1" w:themeShade="A6"/>
          <w:szCs w:val="20"/>
          <w:lang w:eastAsia="sl-SI"/>
        </w:rPr>
        <w:t xml:space="preserve"> št. _____</w:t>
      </w:r>
      <w:r w:rsidRPr="007E39C6">
        <w:rPr>
          <w:rFonts w:cs="Arial"/>
          <w:color w:val="A6A6A6" w:themeColor="background1" w:themeShade="A6"/>
        </w:rPr>
        <w:t>, z dne _______.</w:t>
      </w:r>
    </w:p>
    <w:p w14:paraId="2A49F585" w14:textId="77777777" w:rsidR="00412C08" w:rsidRPr="007E39C6" w:rsidRDefault="00412C08" w:rsidP="00412C08">
      <w:pPr>
        <w:jc w:val="both"/>
        <w:rPr>
          <w:rFonts w:cs="Arial"/>
          <w:color w:val="A6A6A6" w:themeColor="background1" w:themeShade="A6"/>
        </w:rPr>
      </w:pPr>
    </w:p>
    <w:p w14:paraId="68DFC05A" w14:textId="77777777" w:rsidR="00AF6CD9" w:rsidRPr="007E39C6" w:rsidRDefault="00AF6CD9" w:rsidP="00AF6CD9">
      <w:pPr>
        <w:jc w:val="both"/>
        <w:rPr>
          <w:rFonts w:cs="Arial"/>
        </w:rPr>
      </w:pPr>
    </w:p>
    <w:p w14:paraId="64613B73" w14:textId="0652EB15" w:rsidR="00AF6CD9" w:rsidRPr="007E39C6" w:rsidRDefault="00AF6CD9" w:rsidP="00AF6CD9">
      <w:pPr>
        <w:jc w:val="both"/>
        <w:rPr>
          <w:rFonts w:cs="Arial"/>
          <w:szCs w:val="20"/>
        </w:rPr>
      </w:pPr>
      <w:r w:rsidRPr="007E39C6">
        <w:rPr>
          <w:rFonts w:cs="Arial"/>
        </w:rPr>
        <w:t xml:space="preserve">Skladno z naročnikovimi tehničnimi specifikacijami je </w:t>
      </w:r>
      <w:r w:rsidR="008230BE" w:rsidRPr="007E39C6">
        <w:rPr>
          <w:rFonts w:cs="Arial"/>
        </w:rPr>
        <w:t>v predmet pogodbe</w:t>
      </w:r>
      <w:r w:rsidRPr="007E39C6">
        <w:rPr>
          <w:rFonts w:cs="Arial"/>
        </w:rPr>
        <w:t xml:space="preserve"> vključ</w:t>
      </w:r>
      <w:r w:rsidR="008230BE" w:rsidRPr="007E39C6">
        <w:rPr>
          <w:rFonts w:cs="Arial"/>
        </w:rPr>
        <w:t>en</w:t>
      </w:r>
      <w:r w:rsidRPr="007E39C6">
        <w:rPr>
          <w:rFonts w:cs="Arial"/>
        </w:rPr>
        <w:t xml:space="preserve"> tudi tisk </w:t>
      </w:r>
      <w:r w:rsidR="00CF21C6" w:rsidRPr="007E39C6">
        <w:rPr>
          <w:rFonts w:cs="Arial"/>
        </w:rPr>
        <w:t xml:space="preserve">(nalepke) </w:t>
      </w:r>
      <w:r w:rsidRPr="007E39C6">
        <w:rPr>
          <w:rFonts w:cs="Arial"/>
        </w:rPr>
        <w:t xml:space="preserve">logotipov </w:t>
      </w:r>
      <w:r w:rsidRPr="007E39C6">
        <w:rPr>
          <w:rFonts w:cs="Arial"/>
          <w:szCs w:val="20"/>
        </w:rPr>
        <w:t>I feel Slovenia in Sofinancira EU na prtljažna vrata.</w:t>
      </w:r>
      <w:r w:rsidR="00A622F9" w:rsidRPr="007E39C6">
        <w:rPr>
          <w:rFonts w:cs="Arial"/>
          <w:szCs w:val="20"/>
        </w:rPr>
        <w:t xml:space="preserve"> </w:t>
      </w:r>
    </w:p>
    <w:p w14:paraId="09558C57" w14:textId="77777777" w:rsidR="00FC31C1" w:rsidRPr="007E39C6" w:rsidRDefault="00FC31C1" w:rsidP="00AF6CD9">
      <w:pPr>
        <w:jc w:val="both"/>
        <w:rPr>
          <w:rFonts w:cs="Arial"/>
          <w:szCs w:val="20"/>
        </w:rPr>
      </w:pPr>
    </w:p>
    <w:p w14:paraId="33A8A734" w14:textId="77777777" w:rsidR="00FC31C1" w:rsidRPr="007E39C6" w:rsidRDefault="00FC31C1" w:rsidP="00AF6CD9">
      <w:pPr>
        <w:jc w:val="both"/>
        <w:rPr>
          <w:rFonts w:cs="Arial"/>
          <w:szCs w:val="20"/>
        </w:rPr>
      </w:pPr>
    </w:p>
    <w:p w14:paraId="29DF76D6" w14:textId="77777777" w:rsidR="00FC31C1" w:rsidRPr="007E39C6" w:rsidRDefault="00FC31C1" w:rsidP="00AF6CD9">
      <w:pPr>
        <w:jc w:val="both"/>
        <w:rPr>
          <w:rFonts w:cs="Arial"/>
          <w:szCs w:val="20"/>
        </w:rPr>
      </w:pPr>
    </w:p>
    <w:p w14:paraId="0855BCE9" w14:textId="77777777" w:rsidR="00FC31C1" w:rsidRPr="007E39C6" w:rsidRDefault="00FC31C1" w:rsidP="00AF6CD9">
      <w:pPr>
        <w:jc w:val="both"/>
        <w:rPr>
          <w:rFonts w:cs="Arial"/>
          <w:szCs w:val="20"/>
        </w:rPr>
      </w:pPr>
    </w:p>
    <w:p w14:paraId="281C76DE" w14:textId="77777777" w:rsidR="00FC31C1" w:rsidRPr="007E39C6" w:rsidRDefault="00FC31C1" w:rsidP="00AF6CD9">
      <w:pPr>
        <w:jc w:val="both"/>
        <w:rPr>
          <w:rFonts w:cs="Arial"/>
          <w:szCs w:val="20"/>
        </w:rPr>
      </w:pPr>
    </w:p>
    <w:p w14:paraId="5A980973" w14:textId="77777777" w:rsidR="00FC31C1" w:rsidRPr="007E39C6" w:rsidRDefault="00FC31C1" w:rsidP="00AF6CD9">
      <w:pPr>
        <w:jc w:val="both"/>
        <w:rPr>
          <w:rFonts w:cs="Arial"/>
          <w:szCs w:val="20"/>
        </w:rPr>
      </w:pPr>
    </w:p>
    <w:p w14:paraId="0425A636" w14:textId="77777777" w:rsidR="00FC31C1" w:rsidRPr="007E39C6" w:rsidRDefault="00FC31C1" w:rsidP="00AF6CD9">
      <w:pPr>
        <w:jc w:val="both"/>
        <w:rPr>
          <w:rFonts w:cs="Arial"/>
          <w:szCs w:val="20"/>
        </w:rPr>
      </w:pPr>
    </w:p>
    <w:p w14:paraId="6EA9C1B7" w14:textId="77777777" w:rsidR="00FC31C1" w:rsidRPr="007E39C6" w:rsidRDefault="00FC31C1" w:rsidP="00AF6CD9">
      <w:pPr>
        <w:jc w:val="both"/>
        <w:rPr>
          <w:rFonts w:cs="Arial"/>
        </w:rPr>
      </w:pPr>
    </w:p>
    <w:p w14:paraId="6A92197F" w14:textId="77777777" w:rsidR="00E463F5" w:rsidRPr="007E39C6" w:rsidRDefault="00E463F5" w:rsidP="00E463F5">
      <w:pPr>
        <w:jc w:val="both"/>
        <w:rPr>
          <w:rFonts w:cs="Arial"/>
        </w:rPr>
      </w:pPr>
    </w:p>
    <w:p w14:paraId="01E9158D" w14:textId="77777777" w:rsidR="00E463F5" w:rsidRPr="007E39C6" w:rsidRDefault="00E463F5" w:rsidP="00CF21C6">
      <w:pPr>
        <w:ind w:left="284"/>
        <w:jc w:val="center"/>
        <w:rPr>
          <w:rFonts w:cs="Arial"/>
          <w:b/>
        </w:rPr>
      </w:pPr>
      <w:r w:rsidRPr="007E39C6">
        <w:rPr>
          <w:rFonts w:cs="Arial"/>
          <w:b/>
        </w:rPr>
        <w:lastRenderedPageBreak/>
        <w:t>Pogodbena vrednost</w:t>
      </w:r>
    </w:p>
    <w:p w14:paraId="65EC71BA" w14:textId="77777777" w:rsidR="00E463F5" w:rsidRPr="007E39C6" w:rsidRDefault="00E463F5" w:rsidP="00E463F5">
      <w:pPr>
        <w:jc w:val="center"/>
        <w:rPr>
          <w:rFonts w:cs="Arial"/>
          <w:b/>
        </w:rPr>
      </w:pPr>
    </w:p>
    <w:p w14:paraId="3AD3CC8E" w14:textId="77777777" w:rsidR="00E463F5" w:rsidRPr="007E39C6" w:rsidRDefault="00E463F5" w:rsidP="00A5514D">
      <w:pPr>
        <w:numPr>
          <w:ilvl w:val="0"/>
          <w:numId w:val="3"/>
        </w:numPr>
        <w:autoSpaceDE w:val="0"/>
        <w:autoSpaceDN w:val="0"/>
        <w:adjustRightInd w:val="0"/>
        <w:spacing w:line="240" w:lineRule="auto"/>
        <w:jc w:val="center"/>
        <w:rPr>
          <w:rFonts w:cs="Arial"/>
        </w:rPr>
      </w:pPr>
      <w:r w:rsidRPr="007E39C6">
        <w:rPr>
          <w:rFonts w:cs="Arial"/>
        </w:rPr>
        <w:t>člen</w:t>
      </w:r>
    </w:p>
    <w:p w14:paraId="6A5B4836" w14:textId="77777777" w:rsidR="00E463F5" w:rsidRPr="007E39C6" w:rsidRDefault="00E463F5" w:rsidP="00E463F5">
      <w:pPr>
        <w:autoSpaceDE w:val="0"/>
        <w:autoSpaceDN w:val="0"/>
        <w:adjustRightInd w:val="0"/>
        <w:spacing w:line="240" w:lineRule="auto"/>
        <w:ind w:left="360"/>
        <w:rPr>
          <w:rFonts w:cs="Arial"/>
        </w:rPr>
      </w:pPr>
    </w:p>
    <w:p w14:paraId="4854D6A0" w14:textId="6E29AA92" w:rsidR="00A9152D" w:rsidRPr="007E39C6" w:rsidRDefault="003F0698" w:rsidP="001B61B3">
      <w:pPr>
        <w:jc w:val="both"/>
        <w:rPr>
          <w:rFonts w:cs="Arial"/>
        </w:rPr>
      </w:pPr>
      <w:r w:rsidRPr="007E39C6">
        <w:rPr>
          <w:rFonts w:cs="Arial"/>
        </w:rPr>
        <w:t>Prodajalec</w:t>
      </w:r>
      <w:r w:rsidR="00A9152D" w:rsidRPr="007E39C6">
        <w:rPr>
          <w:rFonts w:cs="Arial"/>
        </w:rPr>
        <w:t xml:space="preserve"> bo naročniku dobavil blago po ceni:</w:t>
      </w:r>
    </w:p>
    <w:p w14:paraId="0948B283" w14:textId="611C4EEA" w:rsidR="00A9152D" w:rsidRPr="007E39C6" w:rsidRDefault="00A9152D" w:rsidP="001B61B3">
      <w:pPr>
        <w:jc w:val="both"/>
        <w:rPr>
          <w:rFonts w:cs="Arial"/>
          <w:color w:val="808080" w:themeColor="background1" w:themeShade="80"/>
        </w:rPr>
      </w:pPr>
    </w:p>
    <w:tbl>
      <w:tblPr>
        <w:tblStyle w:val="Tabelamrea"/>
        <w:tblW w:w="8500" w:type="dxa"/>
        <w:tblLook w:val="04A0" w:firstRow="1" w:lastRow="0" w:firstColumn="1" w:lastColumn="0" w:noHBand="0" w:noVBand="1"/>
      </w:tblPr>
      <w:tblGrid>
        <w:gridCol w:w="1129"/>
        <w:gridCol w:w="3261"/>
        <w:gridCol w:w="992"/>
        <w:gridCol w:w="1559"/>
        <w:gridCol w:w="1559"/>
      </w:tblGrid>
      <w:tr w:rsidR="00FC31C1" w:rsidRPr="007E39C6" w14:paraId="56E4307A" w14:textId="1F89DB17" w:rsidTr="00FC31C1">
        <w:trPr>
          <w:trHeight w:val="623"/>
        </w:trPr>
        <w:tc>
          <w:tcPr>
            <w:tcW w:w="4390" w:type="dxa"/>
            <w:gridSpan w:val="2"/>
            <w:hideMark/>
          </w:tcPr>
          <w:p w14:paraId="31027E98" w14:textId="263FC264" w:rsidR="00FC31C1" w:rsidRPr="007E39C6" w:rsidRDefault="00FC31C1" w:rsidP="00FC31C1">
            <w:pPr>
              <w:jc w:val="center"/>
              <w:rPr>
                <w:rFonts w:cs="Arial"/>
                <w:b/>
                <w:bCs/>
                <w:color w:val="A6A6A6" w:themeColor="background1" w:themeShade="A6"/>
              </w:rPr>
            </w:pPr>
            <w:r w:rsidRPr="007E39C6">
              <w:rPr>
                <w:rFonts w:cs="Arial"/>
                <w:b/>
                <w:bCs/>
                <w:color w:val="A6A6A6" w:themeColor="background1" w:themeShade="A6"/>
              </w:rPr>
              <w:t>Oprema</w:t>
            </w:r>
          </w:p>
        </w:tc>
        <w:tc>
          <w:tcPr>
            <w:tcW w:w="992" w:type="dxa"/>
            <w:hideMark/>
          </w:tcPr>
          <w:p w14:paraId="797C6FB9" w14:textId="5099A2AC" w:rsidR="00FC31C1" w:rsidRPr="007E39C6" w:rsidRDefault="00FC31C1" w:rsidP="00526339">
            <w:pPr>
              <w:jc w:val="both"/>
              <w:rPr>
                <w:rFonts w:cs="Arial"/>
                <w:b/>
                <w:bCs/>
                <w:color w:val="A6A6A6" w:themeColor="background1" w:themeShade="A6"/>
              </w:rPr>
            </w:pPr>
            <w:r w:rsidRPr="007E39C6">
              <w:rPr>
                <w:rFonts w:cs="Arial"/>
                <w:b/>
                <w:bCs/>
                <w:color w:val="A6A6A6" w:themeColor="background1" w:themeShade="A6"/>
              </w:rPr>
              <w:t xml:space="preserve">št. kosov </w:t>
            </w:r>
          </w:p>
        </w:tc>
        <w:tc>
          <w:tcPr>
            <w:tcW w:w="1559" w:type="dxa"/>
            <w:hideMark/>
          </w:tcPr>
          <w:p w14:paraId="05CA9D91" w14:textId="48990984" w:rsidR="00FC31C1" w:rsidRPr="007E39C6" w:rsidRDefault="00FC31C1" w:rsidP="00526339">
            <w:pPr>
              <w:jc w:val="both"/>
              <w:rPr>
                <w:rFonts w:cs="Arial"/>
                <w:b/>
                <w:bCs/>
                <w:color w:val="A6A6A6" w:themeColor="background1" w:themeShade="A6"/>
              </w:rPr>
            </w:pPr>
            <w:r w:rsidRPr="007E39C6">
              <w:rPr>
                <w:rFonts w:cs="Arial"/>
                <w:b/>
                <w:bCs/>
                <w:color w:val="A6A6A6" w:themeColor="background1" w:themeShade="A6"/>
              </w:rPr>
              <w:t>Cena na kos brez DDV</w:t>
            </w:r>
          </w:p>
        </w:tc>
        <w:tc>
          <w:tcPr>
            <w:tcW w:w="1559" w:type="dxa"/>
            <w:hideMark/>
          </w:tcPr>
          <w:p w14:paraId="490B7068" w14:textId="7F4BBBD7" w:rsidR="00FC31C1" w:rsidRPr="007E39C6" w:rsidRDefault="00FC31C1" w:rsidP="00526339">
            <w:pPr>
              <w:jc w:val="both"/>
              <w:rPr>
                <w:rFonts w:cs="Arial"/>
                <w:b/>
                <w:bCs/>
                <w:color w:val="A6A6A6" w:themeColor="background1" w:themeShade="A6"/>
              </w:rPr>
            </w:pPr>
            <w:r w:rsidRPr="007E39C6">
              <w:rPr>
                <w:rFonts w:cs="Arial"/>
                <w:b/>
                <w:bCs/>
                <w:color w:val="A6A6A6" w:themeColor="background1" w:themeShade="A6"/>
              </w:rPr>
              <w:t>Cena na kos z DDV (22%)</w:t>
            </w:r>
          </w:p>
        </w:tc>
      </w:tr>
      <w:tr w:rsidR="00FC31C1" w:rsidRPr="007E39C6" w14:paraId="1FAFD226" w14:textId="4753FFF1" w:rsidTr="00FC31C1">
        <w:trPr>
          <w:trHeight w:val="1040"/>
        </w:trPr>
        <w:tc>
          <w:tcPr>
            <w:tcW w:w="1129" w:type="dxa"/>
            <w:noWrap/>
            <w:hideMark/>
          </w:tcPr>
          <w:p w14:paraId="0B24AB57" w14:textId="725AAB90" w:rsidR="00FC31C1" w:rsidRPr="007E39C6" w:rsidRDefault="00FC31C1" w:rsidP="00A9152D">
            <w:pPr>
              <w:jc w:val="both"/>
              <w:rPr>
                <w:rFonts w:cs="Arial"/>
                <w:color w:val="A6A6A6" w:themeColor="background1" w:themeShade="A6"/>
              </w:rPr>
            </w:pPr>
            <w:r w:rsidRPr="007E39C6">
              <w:rPr>
                <w:rFonts w:cs="Arial"/>
                <w:b/>
                <w:bCs/>
                <w:color w:val="A6A6A6" w:themeColor="background1" w:themeShade="A6"/>
                <w:szCs w:val="20"/>
                <w:lang w:eastAsia="sl-SI"/>
              </w:rPr>
              <w:t xml:space="preserve">SKLOP 1: </w:t>
            </w:r>
          </w:p>
        </w:tc>
        <w:tc>
          <w:tcPr>
            <w:tcW w:w="3261" w:type="dxa"/>
          </w:tcPr>
          <w:p w14:paraId="15B072D0" w14:textId="464E72E2" w:rsidR="00FC31C1" w:rsidRPr="007E39C6" w:rsidRDefault="00FC31C1" w:rsidP="00A9152D">
            <w:pPr>
              <w:jc w:val="both"/>
              <w:rPr>
                <w:rFonts w:cs="Arial"/>
                <w:color w:val="A6A6A6" w:themeColor="background1" w:themeShade="A6"/>
              </w:rPr>
            </w:pPr>
            <w:r w:rsidRPr="007E39C6">
              <w:rPr>
                <w:rFonts w:cs="Arial"/>
                <w:color w:val="A6A6A6" w:themeColor="background1" w:themeShade="A6"/>
              </w:rPr>
              <w:t xml:space="preserve">eno (1) električno osebno vozilo </w:t>
            </w:r>
          </w:p>
        </w:tc>
        <w:tc>
          <w:tcPr>
            <w:tcW w:w="992" w:type="dxa"/>
            <w:noWrap/>
            <w:hideMark/>
          </w:tcPr>
          <w:p w14:paraId="18CDD51E" w14:textId="3C6C75D6" w:rsidR="00FC31C1" w:rsidRPr="007E39C6" w:rsidRDefault="00FC31C1" w:rsidP="007A7301">
            <w:pPr>
              <w:spacing w:before="240"/>
              <w:jc w:val="center"/>
              <w:rPr>
                <w:rFonts w:cs="Arial"/>
                <w:color w:val="A6A6A6" w:themeColor="background1" w:themeShade="A6"/>
              </w:rPr>
            </w:pPr>
            <w:r w:rsidRPr="007E39C6">
              <w:rPr>
                <w:rFonts w:cs="Arial"/>
                <w:color w:val="A6A6A6" w:themeColor="background1" w:themeShade="A6"/>
              </w:rPr>
              <w:t>1</w:t>
            </w:r>
          </w:p>
        </w:tc>
        <w:tc>
          <w:tcPr>
            <w:tcW w:w="1559" w:type="dxa"/>
            <w:noWrap/>
            <w:hideMark/>
          </w:tcPr>
          <w:p w14:paraId="54B8CD27" w14:textId="4FCD9D53" w:rsidR="00FC31C1" w:rsidRPr="007E39C6" w:rsidRDefault="00FC31C1" w:rsidP="005126DD">
            <w:pPr>
              <w:spacing w:before="120"/>
              <w:jc w:val="center"/>
              <w:rPr>
                <w:rFonts w:cs="Arial"/>
                <w:color w:val="A6A6A6" w:themeColor="background1" w:themeShade="A6"/>
              </w:rPr>
            </w:pPr>
          </w:p>
        </w:tc>
        <w:tc>
          <w:tcPr>
            <w:tcW w:w="1559" w:type="dxa"/>
            <w:noWrap/>
            <w:hideMark/>
          </w:tcPr>
          <w:p w14:paraId="50A33186" w14:textId="1CCF6F56" w:rsidR="00FC31C1" w:rsidRPr="007E39C6" w:rsidRDefault="00FC31C1" w:rsidP="005126DD">
            <w:pPr>
              <w:spacing w:before="120"/>
              <w:jc w:val="center"/>
              <w:rPr>
                <w:rFonts w:cs="Arial"/>
                <w:color w:val="A6A6A6" w:themeColor="background1" w:themeShade="A6"/>
              </w:rPr>
            </w:pPr>
          </w:p>
        </w:tc>
      </w:tr>
      <w:tr w:rsidR="00FC31C1" w:rsidRPr="007E39C6" w14:paraId="387D02FC" w14:textId="5686B23E" w:rsidTr="00FC31C1">
        <w:trPr>
          <w:trHeight w:val="780"/>
        </w:trPr>
        <w:tc>
          <w:tcPr>
            <w:tcW w:w="1129" w:type="dxa"/>
            <w:noWrap/>
            <w:hideMark/>
          </w:tcPr>
          <w:p w14:paraId="371DC7EF" w14:textId="01C6E971" w:rsidR="00FC31C1" w:rsidRPr="007E39C6" w:rsidRDefault="00FC31C1" w:rsidP="00A9152D">
            <w:pPr>
              <w:jc w:val="both"/>
              <w:rPr>
                <w:rFonts w:cs="Arial"/>
                <w:b/>
                <w:bCs/>
                <w:color w:val="A6A6A6" w:themeColor="background1" w:themeShade="A6"/>
              </w:rPr>
            </w:pPr>
            <w:r w:rsidRPr="007E39C6">
              <w:rPr>
                <w:rFonts w:cs="Arial"/>
                <w:b/>
                <w:bCs/>
                <w:color w:val="A6A6A6" w:themeColor="background1" w:themeShade="A6"/>
              </w:rPr>
              <w:t xml:space="preserve">SKLOP 2: </w:t>
            </w:r>
          </w:p>
        </w:tc>
        <w:tc>
          <w:tcPr>
            <w:tcW w:w="3261" w:type="dxa"/>
          </w:tcPr>
          <w:p w14:paraId="11323329" w14:textId="4A9A2E01" w:rsidR="00FC31C1" w:rsidRPr="007E39C6" w:rsidRDefault="00FC31C1" w:rsidP="00A9152D">
            <w:pPr>
              <w:jc w:val="both"/>
              <w:rPr>
                <w:rFonts w:cs="Arial"/>
                <w:color w:val="A6A6A6" w:themeColor="background1" w:themeShade="A6"/>
              </w:rPr>
            </w:pPr>
            <w:r w:rsidRPr="007E39C6">
              <w:rPr>
                <w:rFonts w:cs="Arial"/>
                <w:color w:val="A6A6A6" w:themeColor="background1" w:themeShade="A6"/>
              </w:rPr>
              <w:t xml:space="preserve">eno (1) električno osebno vozilo </w:t>
            </w:r>
          </w:p>
        </w:tc>
        <w:tc>
          <w:tcPr>
            <w:tcW w:w="992" w:type="dxa"/>
            <w:noWrap/>
            <w:hideMark/>
          </w:tcPr>
          <w:p w14:paraId="0C8BE449" w14:textId="3682B7B0" w:rsidR="00FC31C1" w:rsidRPr="007E39C6" w:rsidRDefault="00FC31C1" w:rsidP="007A7301">
            <w:pPr>
              <w:spacing w:before="120"/>
              <w:jc w:val="center"/>
              <w:rPr>
                <w:rFonts w:cs="Arial"/>
                <w:color w:val="A6A6A6" w:themeColor="background1" w:themeShade="A6"/>
              </w:rPr>
            </w:pPr>
            <w:r w:rsidRPr="007E39C6">
              <w:rPr>
                <w:rFonts w:cs="Arial"/>
                <w:color w:val="A6A6A6" w:themeColor="background1" w:themeShade="A6"/>
              </w:rPr>
              <w:t>1</w:t>
            </w:r>
          </w:p>
        </w:tc>
        <w:tc>
          <w:tcPr>
            <w:tcW w:w="1559" w:type="dxa"/>
            <w:noWrap/>
            <w:hideMark/>
          </w:tcPr>
          <w:p w14:paraId="62CB28F4" w14:textId="1E195072" w:rsidR="00FC31C1" w:rsidRPr="007E39C6" w:rsidRDefault="00FC31C1" w:rsidP="005126DD">
            <w:pPr>
              <w:spacing w:before="120"/>
              <w:jc w:val="both"/>
              <w:rPr>
                <w:rFonts w:cs="Arial"/>
                <w:color w:val="A6A6A6" w:themeColor="background1" w:themeShade="A6"/>
              </w:rPr>
            </w:pPr>
          </w:p>
        </w:tc>
        <w:tc>
          <w:tcPr>
            <w:tcW w:w="1559" w:type="dxa"/>
            <w:noWrap/>
            <w:hideMark/>
          </w:tcPr>
          <w:p w14:paraId="19DF5489" w14:textId="30C8A785" w:rsidR="00FC31C1" w:rsidRPr="007E39C6" w:rsidRDefault="00FC31C1" w:rsidP="007A7301">
            <w:pPr>
              <w:spacing w:before="120"/>
              <w:jc w:val="center"/>
              <w:rPr>
                <w:rFonts w:cs="Arial"/>
                <w:color w:val="A6A6A6" w:themeColor="background1" w:themeShade="A6"/>
              </w:rPr>
            </w:pPr>
          </w:p>
          <w:p w14:paraId="26EEF6C1" w14:textId="4C2FF058" w:rsidR="00FC31C1" w:rsidRPr="007E39C6" w:rsidRDefault="00FC31C1" w:rsidP="005126DD">
            <w:pPr>
              <w:spacing w:before="120"/>
              <w:jc w:val="both"/>
              <w:rPr>
                <w:rFonts w:cs="Arial"/>
                <w:color w:val="A6A6A6" w:themeColor="background1" w:themeShade="A6"/>
              </w:rPr>
            </w:pPr>
          </w:p>
        </w:tc>
      </w:tr>
      <w:tr w:rsidR="00FC31C1" w:rsidRPr="007E39C6" w14:paraId="1B763FDD" w14:textId="77777777" w:rsidTr="00FC31C1">
        <w:trPr>
          <w:trHeight w:val="780"/>
        </w:trPr>
        <w:tc>
          <w:tcPr>
            <w:tcW w:w="1129" w:type="dxa"/>
            <w:noWrap/>
          </w:tcPr>
          <w:p w14:paraId="4CFFA6CA" w14:textId="4D19A921" w:rsidR="00FC31C1" w:rsidRPr="007E39C6" w:rsidRDefault="00FC31C1" w:rsidP="00A9152D">
            <w:pPr>
              <w:jc w:val="both"/>
              <w:rPr>
                <w:rFonts w:cs="Arial"/>
                <w:b/>
                <w:bCs/>
                <w:color w:val="A6A6A6" w:themeColor="background1" w:themeShade="A6"/>
              </w:rPr>
            </w:pPr>
            <w:r w:rsidRPr="007E39C6">
              <w:rPr>
                <w:rFonts w:cs="Arial"/>
                <w:b/>
                <w:bCs/>
                <w:color w:val="A6A6A6" w:themeColor="background1" w:themeShade="A6"/>
              </w:rPr>
              <w:t>SKLOP 3:</w:t>
            </w:r>
          </w:p>
        </w:tc>
        <w:tc>
          <w:tcPr>
            <w:tcW w:w="3261" w:type="dxa"/>
          </w:tcPr>
          <w:p w14:paraId="06AE63EF" w14:textId="05293696" w:rsidR="00FC31C1" w:rsidRPr="007E39C6" w:rsidRDefault="00FC31C1" w:rsidP="00A9152D">
            <w:pPr>
              <w:jc w:val="both"/>
              <w:rPr>
                <w:rFonts w:cs="Arial"/>
                <w:color w:val="A6A6A6" w:themeColor="background1" w:themeShade="A6"/>
              </w:rPr>
            </w:pPr>
            <w:r w:rsidRPr="007E39C6">
              <w:rPr>
                <w:rFonts w:cs="Arial"/>
                <w:color w:val="A6A6A6" w:themeColor="background1" w:themeShade="A6"/>
              </w:rPr>
              <w:t xml:space="preserve">eno (1) kombinirano osebno vozilo </w:t>
            </w:r>
          </w:p>
        </w:tc>
        <w:tc>
          <w:tcPr>
            <w:tcW w:w="992" w:type="dxa"/>
            <w:noWrap/>
          </w:tcPr>
          <w:p w14:paraId="6B3C856A" w14:textId="27F1604B" w:rsidR="00FC31C1" w:rsidRPr="007E39C6" w:rsidRDefault="00FC31C1" w:rsidP="007A7301">
            <w:pPr>
              <w:spacing w:before="120"/>
              <w:jc w:val="center"/>
              <w:rPr>
                <w:rFonts w:cs="Arial"/>
                <w:color w:val="A6A6A6" w:themeColor="background1" w:themeShade="A6"/>
              </w:rPr>
            </w:pPr>
            <w:r w:rsidRPr="007E39C6">
              <w:rPr>
                <w:rFonts w:cs="Arial"/>
                <w:color w:val="A6A6A6" w:themeColor="background1" w:themeShade="A6"/>
              </w:rPr>
              <w:t>1</w:t>
            </w:r>
          </w:p>
        </w:tc>
        <w:tc>
          <w:tcPr>
            <w:tcW w:w="1559" w:type="dxa"/>
            <w:noWrap/>
          </w:tcPr>
          <w:p w14:paraId="0BD71930" w14:textId="77777777" w:rsidR="00FC31C1" w:rsidRPr="007E39C6" w:rsidRDefault="00FC31C1" w:rsidP="005126DD">
            <w:pPr>
              <w:spacing w:before="120"/>
              <w:jc w:val="both"/>
              <w:rPr>
                <w:rFonts w:cs="Arial"/>
                <w:color w:val="A6A6A6" w:themeColor="background1" w:themeShade="A6"/>
              </w:rPr>
            </w:pPr>
          </w:p>
        </w:tc>
        <w:tc>
          <w:tcPr>
            <w:tcW w:w="1559" w:type="dxa"/>
            <w:noWrap/>
          </w:tcPr>
          <w:p w14:paraId="55EE0CA5" w14:textId="77777777" w:rsidR="00FC31C1" w:rsidRPr="007E39C6" w:rsidRDefault="00FC31C1" w:rsidP="007A7301">
            <w:pPr>
              <w:spacing w:before="120"/>
              <w:jc w:val="center"/>
              <w:rPr>
                <w:rFonts w:cs="Arial"/>
                <w:color w:val="A6A6A6" w:themeColor="background1" w:themeShade="A6"/>
              </w:rPr>
            </w:pPr>
          </w:p>
        </w:tc>
      </w:tr>
      <w:tr w:rsidR="00FC31C1" w:rsidRPr="007E39C6" w14:paraId="5084674A" w14:textId="77777777" w:rsidTr="00FC31C1">
        <w:trPr>
          <w:trHeight w:val="191"/>
        </w:trPr>
        <w:tc>
          <w:tcPr>
            <w:tcW w:w="5382" w:type="dxa"/>
            <w:gridSpan w:val="3"/>
            <w:noWrap/>
          </w:tcPr>
          <w:p w14:paraId="1D4553CD" w14:textId="150AF4D4" w:rsidR="00FC31C1" w:rsidRPr="007E39C6" w:rsidRDefault="00FC31C1" w:rsidP="00FC31C1">
            <w:pPr>
              <w:jc w:val="right"/>
              <w:rPr>
                <w:rFonts w:cs="Arial"/>
                <w:b/>
                <w:bCs/>
                <w:color w:val="A6A6A6" w:themeColor="background1" w:themeShade="A6"/>
              </w:rPr>
            </w:pPr>
            <w:r w:rsidRPr="007E39C6">
              <w:rPr>
                <w:rFonts w:cs="Arial"/>
                <w:b/>
                <w:bCs/>
                <w:color w:val="A6A6A6" w:themeColor="background1" w:themeShade="A6"/>
              </w:rPr>
              <w:t>SKUPAJ</w:t>
            </w:r>
          </w:p>
        </w:tc>
        <w:tc>
          <w:tcPr>
            <w:tcW w:w="1559" w:type="dxa"/>
            <w:noWrap/>
          </w:tcPr>
          <w:p w14:paraId="07AC9127" w14:textId="77777777" w:rsidR="00FC31C1" w:rsidRPr="007E39C6" w:rsidRDefault="00FC31C1" w:rsidP="005126DD">
            <w:pPr>
              <w:spacing w:before="120"/>
              <w:jc w:val="both"/>
              <w:rPr>
                <w:rFonts w:cs="Arial"/>
                <w:color w:val="A6A6A6" w:themeColor="background1" w:themeShade="A6"/>
              </w:rPr>
            </w:pPr>
          </w:p>
        </w:tc>
        <w:tc>
          <w:tcPr>
            <w:tcW w:w="1559" w:type="dxa"/>
            <w:noWrap/>
          </w:tcPr>
          <w:p w14:paraId="0249490F" w14:textId="77777777" w:rsidR="00FC31C1" w:rsidRPr="007E39C6" w:rsidRDefault="00FC31C1" w:rsidP="007A7301">
            <w:pPr>
              <w:spacing w:before="120"/>
              <w:jc w:val="center"/>
              <w:rPr>
                <w:rFonts w:cs="Arial"/>
                <w:color w:val="A6A6A6" w:themeColor="background1" w:themeShade="A6"/>
              </w:rPr>
            </w:pPr>
          </w:p>
        </w:tc>
      </w:tr>
    </w:tbl>
    <w:p w14:paraId="7DA70E26" w14:textId="77777777" w:rsidR="00402A13" w:rsidRPr="007E39C6" w:rsidRDefault="00402A13" w:rsidP="001B61B3">
      <w:pPr>
        <w:jc w:val="both"/>
        <w:rPr>
          <w:rFonts w:cs="Arial"/>
          <w:color w:val="808080" w:themeColor="background1" w:themeShade="80"/>
        </w:rPr>
      </w:pPr>
    </w:p>
    <w:p w14:paraId="2FFB68C0" w14:textId="77777777" w:rsidR="0000308B" w:rsidRPr="007E39C6" w:rsidRDefault="0000308B" w:rsidP="0000308B">
      <w:pPr>
        <w:numPr>
          <w:ilvl w:val="12"/>
          <w:numId w:val="0"/>
        </w:numPr>
        <w:jc w:val="both"/>
        <w:rPr>
          <w:rFonts w:cs="Arial"/>
        </w:rPr>
      </w:pPr>
    </w:p>
    <w:p w14:paraId="6A964A40" w14:textId="57D0B185" w:rsidR="008230BE" w:rsidRPr="007E39C6" w:rsidRDefault="0000308B" w:rsidP="0000308B">
      <w:pPr>
        <w:numPr>
          <w:ilvl w:val="12"/>
          <w:numId w:val="0"/>
        </w:numPr>
        <w:jc w:val="both"/>
        <w:rPr>
          <w:rFonts w:cs="Arial"/>
        </w:rPr>
      </w:pPr>
      <w:r w:rsidRPr="007E39C6">
        <w:rPr>
          <w:rFonts w:cs="Arial"/>
          <w:b/>
          <w:bCs/>
        </w:rPr>
        <w:t>Skupna pogodbena vrednost znaša:____________ EUR brez DDV oziroma _____________ EUR z DDV.</w:t>
      </w:r>
    </w:p>
    <w:p w14:paraId="2FB17715" w14:textId="77777777" w:rsidR="0000308B" w:rsidRPr="007E39C6" w:rsidRDefault="0000308B" w:rsidP="0000308B">
      <w:pPr>
        <w:numPr>
          <w:ilvl w:val="12"/>
          <w:numId w:val="0"/>
        </w:numPr>
        <w:jc w:val="both"/>
        <w:rPr>
          <w:rFonts w:cs="Arial"/>
        </w:rPr>
      </w:pPr>
    </w:p>
    <w:p w14:paraId="46323167" w14:textId="227B2E86" w:rsidR="0000308B" w:rsidRPr="007E39C6" w:rsidRDefault="0000308B" w:rsidP="0000308B">
      <w:pPr>
        <w:numPr>
          <w:ilvl w:val="12"/>
          <w:numId w:val="0"/>
        </w:numPr>
        <w:jc w:val="both"/>
        <w:rPr>
          <w:rFonts w:cs="Arial"/>
        </w:rPr>
      </w:pPr>
      <w:r w:rsidRPr="007E39C6">
        <w:rPr>
          <w:rFonts w:cs="Arial"/>
        </w:rPr>
        <w:t xml:space="preserve">Vrednosti na enoto razvidne iz predračuna </w:t>
      </w:r>
      <w:r w:rsidR="003F0698" w:rsidRPr="007E39C6">
        <w:rPr>
          <w:rFonts w:cs="Arial"/>
        </w:rPr>
        <w:t>prodajalca</w:t>
      </w:r>
      <w:r w:rsidRPr="007E39C6">
        <w:rPr>
          <w:rFonts w:cs="Arial"/>
        </w:rPr>
        <w:t>, ki je priloga te pogodbe (v EUR brez DDV) so v času veljavnosti pogodbe fiksne in se ne spreminjajo pod nobenim pogojem. V vrednostih na enoto (v EUR brez DDV) so upoštevani vsi materialni in nematerialni stroški, ki bodo potrebni za kvalitetno in pravočasno izvedbo predmeta pogodbe, vključno s stroški dela</w:t>
      </w:r>
      <w:r w:rsidR="008230BE" w:rsidRPr="007E39C6">
        <w:rPr>
          <w:rFonts w:cs="Arial"/>
        </w:rPr>
        <w:t xml:space="preserve"> in materiala</w:t>
      </w:r>
      <w:r w:rsidRPr="007E39C6">
        <w:rPr>
          <w:rFonts w:cs="Arial"/>
        </w:rPr>
        <w:t>, stroški dostave, ter vsemi ostalimi stroški, povezanimi z realizacijo pogodbe.</w:t>
      </w:r>
    </w:p>
    <w:p w14:paraId="0E9E0EEB" w14:textId="77777777" w:rsidR="0000308B" w:rsidRPr="007E39C6" w:rsidRDefault="0000308B" w:rsidP="0000308B">
      <w:pPr>
        <w:numPr>
          <w:ilvl w:val="12"/>
          <w:numId w:val="0"/>
        </w:numPr>
        <w:jc w:val="both"/>
        <w:rPr>
          <w:rFonts w:cs="Arial"/>
        </w:rPr>
      </w:pPr>
    </w:p>
    <w:p w14:paraId="60AF0052" w14:textId="77777777" w:rsidR="0000308B" w:rsidRPr="007E39C6" w:rsidRDefault="0000308B" w:rsidP="0000308B">
      <w:pPr>
        <w:numPr>
          <w:ilvl w:val="12"/>
          <w:numId w:val="0"/>
        </w:numPr>
        <w:jc w:val="both"/>
        <w:rPr>
          <w:rFonts w:cs="Arial"/>
        </w:rPr>
      </w:pPr>
      <w:r w:rsidRPr="007E39C6">
        <w:rPr>
          <w:rFonts w:cs="Arial"/>
        </w:rPr>
        <w:t>Davek na dodano vrednost se obračuna na dan opravljene dobave v skladu z vsakokratno veljavno zakonodajo v Republiki Sloveniji.</w:t>
      </w:r>
    </w:p>
    <w:p w14:paraId="6CA40B7F" w14:textId="77777777" w:rsidR="00CB6EB1" w:rsidRPr="007E39C6" w:rsidRDefault="00CB6EB1" w:rsidP="00A9152D">
      <w:pPr>
        <w:numPr>
          <w:ilvl w:val="12"/>
          <w:numId w:val="0"/>
        </w:numPr>
        <w:jc w:val="both"/>
        <w:rPr>
          <w:rFonts w:cs="Arial"/>
        </w:rPr>
      </w:pPr>
    </w:p>
    <w:p w14:paraId="50F0135B" w14:textId="6724C63A" w:rsidR="00CB6EB1" w:rsidRPr="007E39C6" w:rsidRDefault="00CB6EB1" w:rsidP="00CB6EB1">
      <w:pPr>
        <w:jc w:val="both"/>
        <w:rPr>
          <w:rFonts w:cs="Arial"/>
        </w:rPr>
      </w:pPr>
      <w:r w:rsidRPr="007E39C6">
        <w:rPr>
          <w:rFonts w:cs="Arial"/>
        </w:rPr>
        <w:t xml:space="preserve">V </w:t>
      </w:r>
      <w:r w:rsidR="008230BE" w:rsidRPr="007E39C6">
        <w:rPr>
          <w:rFonts w:cs="Arial"/>
        </w:rPr>
        <w:t xml:space="preserve">pogodbeni </w:t>
      </w:r>
      <w:r w:rsidRPr="007E39C6">
        <w:rPr>
          <w:rFonts w:cs="Arial"/>
        </w:rPr>
        <w:t xml:space="preserve">ceni so upoštevani tudi vsi drugi odvisni stroški za izvedbo naročila. </w:t>
      </w:r>
    </w:p>
    <w:p w14:paraId="29D1A93D" w14:textId="77777777" w:rsidR="00582BCE" w:rsidRPr="007E39C6" w:rsidRDefault="00582BCE" w:rsidP="001B61B3">
      <w:pPr>
        <w:jc w:val="both"/>
        <w:rPr>
          <w:rFonts w:cs="Arial"/>
        </w:rPr>
      </w:pPr>
    </w:p>
    <w:p w14:paraId="3D35D081" w14:textId="77777777" w:rsidR="00E463F5" w:rsidRPr="007E39C6" w:rsidRDefault="00E463F5" w:rsidP="005A4C15">
      <w:pPr>
        <w:ind w:left="284"/>
        <w:jc w:val="center"/>
        <w:rPr>
          <w:rFonts w:cs="Arial"/>
          <w:b/>
        </w:rPr>
      </w:pPr>
      <w:r w:rsidRPr="007E39C6">
        <w:rPr>
          <w:rFonts w:cs="Arial"/>
          <w:b/>
        </w:rPr>
        <w:t>Način plačila</w:t>
      </w:r>
    </w:p>
    <w:p w14:paraId="548CBEA0" w14:textId="77777777" w:rsidR="00E463F5" w:rsidRPr="007E39C6" w:rsidRDefault="00E463F5" w:rsidP="00E463F5">
      <w:pPr>
        <w:jc w:val="center"/>
        <w:rPr>
          <w:rFonts w:cs="Arial"/>
          <w:b/>
        </w:rPr>
      </w:pPr>
    </w:p>
    <w:p w14:paraId="3679F131" w14:textId="77777777" w:rsidR="00E463F5" w:rsidRPr="007E39C6" w:rsidRDefault="00E463F5" w:rsidP="00A5514D">
      <w:pPr>
        <w:numPr>
          <w:ilvl w:val="0"/>
          <w:numId w:val="3"/>
        </w:numPr>
        <w:autoSpaceDE w:val="0"/>
        <w:autoSpaceDN w:val="0"/>
        <w:adjustRightInd w:val="0"/>
        <w:spacing w:line="240" w:lineRule="auto"/>
        <w:jc w:val="center"/>
        <w:rPr>
          <w:rFonts w:cs="Arial"/>
        </w:rPr>
      </w:pPr>
      <w:r w:rsidRPr="007E39C6">
        <w:rPr>
          <w:rFonts w:cs="Arial"/>
        </w:rPr>
        <w:t>člen</w:t>
      </w:r>
    </w:p>
    <w:p w14:paraId="0CF944EB" w14:textId="77777777" w:rsidR="00E463F5" w:rsidRPr="007E39C6" w:rsidRDefault="00E463F5" w:rsidP="00E463F5">
      <w:pPr>
        <w:jc w:val="both"/>
        <w:rPr>
          <w:rFonts w:cs="Arial"/>
          <w:szCs w:val="20"/>
        </w:rPr>
      </w:pPr>
    </w:p>
    <w:p w14:paraId="143588B3" w14:textId="506E8C20" w:rsidR="000B1592" w:rsidRPr="007E39C6" w:rsidRDefault="000B1592" w:rsidP="00E463F5">
      <w:pPr>
        <w:jc w:val="both"/>
        <w:rPr>
          <w:rFonts w:cs="Arial"/>
          <w:szCs w:val="20"/>
        </w:rPr>
      </w:pPr>
      <w:r w:rsidRPr="007E39C6">
        <w:rPr>
          <w:rFonts w:cs="Arial"/>
          <w:szCs w:val="20"/>
        </w:rPr>
        <w:t xml:space="preserve">Naročnik bo vrednost za nakup in dobavo vozil, ki so predmet te pogodbe, plačal na osnovi izstavljenega računa in obojestransko podpisanega prevzemnega zapisnika. </w:t>
      </w:r>
    </w:p>
    <w:p w14:paraId="30A789DB" w14:textId="77777777" w:rsidR="000B1592" w:rsidRPr="007E39C6" w:rsidRDefault="000B1592" w:rsidP="00E463F5">
      <w:pPr>
        <w:jc w:val="both"/>
        <w:rPr>
          <w:rFonts w:cs="Arial"/>
          <w:szCs w:val="20"/>
        </w:rPr>
      </w:pPr>
    </w:p>
    <w:p w14:paraId="51D5945B" w14:textId="34464557" w:rsidR="00E463F5" w:rsidRPr="007E39C6" w:rsidRDefault="003F0698" w:rsidP="00E463F5">
      <w:pPr>
        <w:jc w:val="both"/>
        <w:rPr>
          <w:rFonts w:cs="Arial"/>
          <w:szCs w:val="20"/>
        </w:rPr>
      </w:pPr>
      <w:r w:rsidRPr="007E39C6">
        <w:rPr>
          <w:rFonts w:cs="Arial"/>
          <w:szCs w:val="20"/>
        </w:rPr>
        <w:t>Prodajalec</w:t>
      </w:r>
      <w:r w:rsidR="00E463F5" w:rsidRPr="007E39C6">
        <w:rPr>
          <w:rFonts w:cs="Arial"/>
          <w:szCs w:val="20"/>
        </w:rPr>
        <w:t xml:space="preserve"> naročniku izstavi račun in spremljajočo dokumentacijo izključno v elektronski obliki (e-račun), skladno z vsakokrat veljavnim </w:t>
      </w:r>
      <w:r w:rsidR="00E463F5" w:rsidRPr="007E39C6">
        <w:rPr>
          <w:rFonts w:cs="Arial"/>
          <w:bCs/>
          <w:szCs w:val="20"/>
          <w:shd w:val="clear" w:color="auto" w:fill="FFFFFF"/>
        </w:rPr>
        <w:t xml:space="preserve">Zakonom o opravljanju </w:t>
      </w:r>
      <w:r w:rsidR="00E463F5" w:rsidRPr="007E39C6">
        <w:rPr>
          <w:rFonts w:cs="Arial"/>
          <w:szCs w:val="20"/>
          <w:shd w:val="clear" w:color="auto" w:fill="FFFFFF"/>
        </w:rPr>
        <w:t>plačilnih storitev za proračunske uporabnike</w:t>
      </w:r>
      <w:r w:rsidR="00E463F5" w:rsidRPr="007E39C6">
        <w:rPr>
          <w:rFonts w:cs="Arial"/>
          <w:szCs w:val="20"/>
        </w:rPr>
        <w:t xml:space="preserve">. </w:t>
      </w:r>
      <w:r w:rsidRPr="007E39C6">
        <w:rPr>
          <w:rFonts w:cs="Arial"/>
          <w:szCs w:val="20"/>
        </w:rPr>
        <w:t>Prodajalec</w:t>
      </w:r>
      <w:r w:rsidR="00E463F5" w:rsidRPr="007E39C6">
        <w:rPr>
          <w:rFonts w:cs="Arial"/>
          <w:szCs w:val="20"/>
        </w:rPr>
        <w:t xml:space="preserve"> mora pri tem upoštevati naslednje podatke:</w:t>
      </w:r>
    </w:p>
    <w:p w14:paraId="07EA6B41" w14:textId="77777777" w:rsidR="00603047" w:rsidRPr="007E39C6" w:rsidRDefault="00603047" w:rsidP="00E463F5">
      <w:pPr>
        <w:jc w:val="both"/>
        <w:rPr>
          <w:rFonts w:cs="Arial"/>
          <w:szCs w:val="20"/>
        </w:rPr>
      </w:pPr>
    </w:p>
    <w:p w14:paraId="2AE3FC86" w14:textId="77777777" w:rsidR="00FB4F95" w:rsidRPr="007E39C6" w:rsidRDefault="00FB4F95" w:rsidP="00E463F5">
      <w:pPr>
        <w:jc w:val="both"/>
        <w:rPr>
          <w:rFonts w:cs="Arial"/>
          <w:szCs w:val="20"/>
        </w:rPr>
      </w:pPr>
    </w:p>
    <w:p w14:paraId="581B896A" w14:textId="77777777" w:rsidR="004674EC" w:rsidRPr="007E39C6" w:rsidRDefault="00E463F5" w:rsidP="005E1637">
      <w:pPr>
        <w:autoSpaceDE w:val="0"/>
        <w:autoSpaceDN w:val="0"/>
        <w:adjustRightInd w:val="0"/>
        <w:spacing w:line="240" w:lineRule="auto"/>
        <w:ind w:left="2880" w:hanging="2880"/>
        <w:jc w:val="both"/>
        <w:rPr>
          <w:rFonts w:cs="Arial"/>
          <w:color w:val="000000"/>
          <w:szCs w:val="20"/>
          <w:lang w:eastAsia="sl-SI"/>
        </w:rPr>
      </w:pPr>
      <w:r w:rsidRPr="007E39C6">
        <w:rPr>
          <w:rFonts w:cs="Arial"/>
          <w:szCs w:val="20"/>
        </w:rPr>
        <w:lastRenderedPageBreak/>
        <w:t xml:space="preserve">Proračunski uporabnik: </w:t>
      </w:r>
      <w:r w:rsidR="005E1637" w:rsidRPr="007E39C6">
        <w:rPr>
          <w:rFonts w:cs="Arial"/>
          <w:szCs w:val="20"/>
        </w:rPr>
        <w:tab/>
      </w:r>
      <w:r w:rsidRPr="007E39C6">
        <w:rPr>
          <w:rFonts w:cs="Arial"/>
          <w:color w:val="000000"/>
          <w:szCs w:val="20"/>
          <w:lang w:eastAsia="sl-SI"/>
        </w:rPr>
        <w:t>MINISTRSTVO ZA PRAVOSODJE</w:t>
      </w:r>
      <w:r w:rsidR="005E1637" w:rsidRPr="007E39C6">
        <w:rPr>
          <w:rFonts w:cs="Arial"/>
          <w:color w:val="000000"/>
          <w:szCs w:val="20"/>
          <w:lang w:eastAsia="sl-SI"/>
        </w:rPr>
        <w:t xml:space="preserve"> </w:t>
      </w:r>
      <w:r w:rsidRPr="007E39C6">
        <w:rPr>
          <w:rFonts w:cs="Arial"/>
          <w:color w:val="000000"/>
          <w:szCs w:val="20"/>
          <w:lang w:eastAsia="sl-SI"/>
        </w:rPr>
        <w:t>UPRAVA</w:t>
      </w:r>
      <w:r w:rsidR="004674EC" w:rsidRPr="007E39C6">
        <w:rPr>
          <w:rFonts w:cs="Arial"/>
          <w:color w:val="000000"/>
          <w:szCs w:val="20"/>
          <w:lang w:eastAsia="sl-SI"/>
        </w:rPr>
        <w:t xml:space="preserve"> </w:t>
      </w:r>
      <w:r w:rsidRPr="007E39C6">
        <w:rPr>
          <w:rFonts w:cs="Arial"/>
          <w:color w:val="000000"/>
          <w:szCs w:val="20"/>
          <w:lang w:eastAsia="sl-SI"/>
        </w:rPr>
        <w:t>ZA</w:t>
      </w:r>
    </w:p>
    <w:p w14:paraId="3F39918F" w14:textId="31926438" w:rsidR="00E463F5" w:rsidRPr="007E39C6" w:rsidRDefault="00E463F5" w:rsidP="004674EC">
      <w:pPr>
        <w:autoSpaceDE w:val="0"/>
        <w:autoSpaceDN w:val="0"/>
        <w:adjustRightInd w:val="0"/>
        <w:spacing w:line="240" w:lineRule="auto"/>
        <w:ind w:left="2880"/>
        <w:jc w:val="both"/>
        <w:rPr>
          <w:rFonts w:cs="Arial"/>
          <w:color w:val="000000"/>
          <w:szCs w:val="20"/>
          <w:lang w:eastAsia="sl-SI"/>
        </w:rPr>
      </w:pPr>
      <w:r w:rsidRPr="007E39C6">
        <w:rPr>
          <w:rFonts w:cs="Arial"/>
          <w:color w:val="000000"/>
          <w:szCs w:val="20"/>
          <w:lang w:eastAsia="sl-SI"/>
        </w:rPr>
        <w:t>IZVRŠEVANJE</w:t>
      </w:r>
      <w:r w:rsidR="005E1637" w:rsidRPr="007E39C6">
        <w:rPr>
          <w:rFonts w:cs="Arial"/>
          <w:color w:val="000000"/>
          <w:szCs w:val="20"/>
          <w:lang w:eastAsia="sl-SI"/>
        </w:rPr>
        <w:t xml:space="preserve"> </w:t>
      </w:r>
      <w:r w:rsidRPr="007E39C6">
        <w:rPr>
          <w:rFonts w:cs="Arial"/>
          <w:color w:val="000000"/>
          <w:szCs w:val="20"/>
          <w:lang w:eastAsia="sl-SI"/>
        </w:rPr>
        <w:t>KAZENSKIH SANKCIJ</w:t>
      </w:r>
    </w:p>
    <w:p w14:paraId="1E920174" w14:textId="2B934D79" w:rsidR="00E463F5" w:rsidRPr="007E39C6" w:rsidRDefault="00E463F5" w:rsidP="00E463F5">
      <w:pPr>
        <w:jc w:val="both"/>
        <w:rPr>
          <w:rFonts w:cs="Arial"/>
          <w:szCs w:val="20"/>
        </w:rPr>
      </w:pPr>
      <w:r w:rsidRPr="007E39C6">
        <w:rPr>
          <w:rFonts w:cs="Arial"/>
          <w:szCs w:val="20"/>
        </w:rPr>
        <w:t xml:space="preserve">Naslov: </w:t>
      </w:r>
      <w:r w:rsidR="005E1637" w:rsidRPr="007E39C6">
        <w:rPr>
          <w:rFonts w:cs="Arial"/>
          <w:szCs w:val="20"/>
        </w:rPr>
        <w:tab/>
      </w:r>
      <w:r w:rsidR="005E1637" w:rsidRPr="007E39C6">
        <w:rPr>
          <w:rFonts w:cs="Arial"/>
          <w:szCs w:val="20"/>
        </w:rPr>
        <w:tab/>
      </w:r>
      <w:r w:rsidR="005E1637" w:rsidRPr="007E39C6">
        <w:rPr>
          <w:rFonts w:cs="Arial"/>
          <w:szCs w:val="20"/>
        </w:rPr>
        <w:tab/>
      </w:r>
      <w:r w:rsidRPr="007E39C6">
        <w:rPr>
          <w:rFonts w:cs="Arial"/>
          <w:szCs w:val="20"/>
        </w:rPr>
        <w:t>Beethovnova 3, 1000 Ljubljana</w:t>
      </w:r>
    </w:p>
    <w:p w14:paraId="624E8532" w14:textId="68C2DAE9" w:rsidR="00E463F5" w:rsidRPr="007E39C6" w:rsidRDefault="00E463F5" w:rsidP="00E463F5">
      <w:pPr>
        <w:jc w:val="both"/>
        <w:rPr>
          <w:rFonts w:cs="Arial"/>
          <w:szCs w:val="20"/>
        </w:rPr>
      </w:pPr>
      <w:r w:rsidRPr="007E39C6">
        <w:rPr>
          <w:rFonts w:cs="Arial"/>
          <w:szCs w:val="20"/>
        </w:rPr>
        <w:t xml:space="preserve">E-naslov: </w:t>
      </w:r>
      <w:r w:rsidR="005E1637" w:rsidRPr="007E39C6">
        <w:rPr>
          <w:rFonts w:cs="Arial"/>
          <w:szCs w:val="20"/>
        </w:rPr>
        <w:tab/>
      </w:r>
      <w:r w:rsidR="005E1637" w:rsidRPr="007E39C6">
        <w:rPr>
          <w:rFonts w:cs="Arial"/>
          <w:szCs w:val="20"/>
        </w:rPr>
        <w:tab/>
      </w:r>
      <w:r w:rsidR="005E1637" w:rsidRPr="007E39C6">
        <w:rPr>
          <w:rFonts w:cs="Arial"/>
          <w:szCs w:val="20"/>
        </w:rPr>
        <w:tab/>
      </w:r>
      <w:hyperlink r:id="rId8" w:history="1">
        <w:r w:rsidR="005E1637" w:rsidRPr="007E39C6">
          <w:rPr>
            <w:rStyle w:val="Hiperpovezava"/>
            <w:rFonts w:cs="Arial"/>
            <w:szCs w:val="20"/>
          </w:rPr>
          <w:t>gp.ursiks@gov.si</w:t>
        </w:r>
      </w:hyperlink>
      <w:r w:rsidRPr="007E39C6">
        <w:rPr>
          <w:rFonts w:cs="Arial"/>
          <w:szCs w:val="20"/>
        </w:rPr>
        <w:t xml:space="preserve"> </w:t>
      </w:r>
    </w:p>
    <w:p w14:paraId="7958C8FF" w14:textId="59F8A5BC" w:rsidR="00E463F5" w:rsidRPr="007E39C6" w:rsidRDefault="00E463F5" w:rsidP="00E463F5">
      <w:pPr>
        <w:jc w:val="both"/>
        <w:rPr>
          <w:rFonts w:cs="Arial"/>
          <w:szCs w:val="20"/>
        </w:rPr>
      </w:pPr>
      <w:r w:rsidRPr="007E39C6">
        <w:rPr>
          <w:rFonts w:cs="Arial"/>
          <w:szCs w:val="20"/>
        </w:rPr>
        <w:t xml:space="preserve">Identifikacijska št.: </w:t>
      </w:r>
      <w:r w:rsidR="005E1637" w:rsidRPr="007E39C6">
        <w:rPr>
          <w:rFonts w:cs="Arial"/>
          <w:szCs w:val="20"/>
        </w:rPr>
        <w:tab/>
      </w:r>
      <w:r w:rsidR="005E1637" w:rsidRPr="007E39C6">
        <w:rPr>
          <w:rFonts w:cs="Arial"/>
          <w:szCs w:val="20"/>
        </w:rPr>
        <w:tab/>
      </w:r>
      <w:r w:rsidRPr="007E39C6">
        <w:rPr>
          <w:rFonts w:cs="Arial"/>
          <w:color w:val="000000"/>
          <w:szCs w:val="20"/>
          <w:lang w:eastAsia="sl-SI"/>
        </w:rPr>
        <w:t>SI26731622</w:t>
      </w:r>
    </w:p>
    <w:p w14:paraId="5E23C5D0" w14:textId="545722A2" w:rsidR="00E463F5" w:rsidRPr="007E39C6" w:rsidRDefault="00E463F5" w:rsidP="00E463F5">
      <w:pPr>
        <w:jc w:val="both"/>
        <w:rPr>
          <w:rFonts w:cs="Arial"/>
          <w:szCs w:val="20"/>
        </w:rPr>
      </w:pPr>
      <w:r w:rsidRPr="007E39C6">
        <w:rPr>
          <w:rFonts w:cs="Arial"/>
          <w:szCs w:val="20"/>
        </w:rPr>
        <w:t xml:space="preserve">Matična št.: </w:t>
      </w:r>
      <w:r w:rsidR="005E1637" w:rsidRPr="007E39C6">
        <w:rPr>
          <w:rFonts w:cs="Arial"/>
          <w:szCs w:val="20"/>
        </w:rPr>
        <w:tab/>
      </w:r>
      <w:r w:rsidR="005E1637" w:rsidRPr="007E39C6">
        <w:rPr>
          <w:rFonts w:cs="Arial"/>
          <w:szCs w:val="20"/>
        </w:rPr>
        <w:tab/>
      </w:r>
      <w:r w:rsidR="005E1637" w:rsidRPr="007E39C6">
        <w:rPr>
          <w:rFonts w:cs="Arial"/>
          <w:szCs w:val="20"/>
        </w:rPr>
        <w:tab/>
      </w:r>
      <w:r w:rsidRPr="007E39C6">
        <w:rPr>
          <w:rFonts w:cs="Arial"/>
          <w:color w:val="000000"/>
          <w:szCs w:val="20"/>
          <w:lang w:eastAsia="sl-SI"/>
        </w:rPr>
        <w:t>5888093000</w:t>
      </w:r>
    </w:p>
    <w:p w14:paraId="1D689B0D" w14:textId="2DD87D3D" w:rsidR="00E463F5" w:rsidRPr="007E39C6" w:rsidRDefault="00E463F5" w:rsidP="00E463F5">
      <w:pPr>
        <w:jc w:val="both"/>
        <w:rPr>
          <w:rFonts w:cs="Arial"/>
          <w:szCs w:val="20"/>
        </w:rPr>
      </w:pPr>
      <w:r w:rsidRPr="007E39C6">
        <w:rPr>
          <w:rFonts w:cs="Arial"/>
          <w:szCs w:val="20"/>
        </w:rPr>
        <w:t xml:space="preserve">Transakcijski račun (IBAN): </w:t>
      </w:r>
      <w:r w:rsidR="005E1637" w:rsidRPr="007E39C6">
        <w:rPr>
          <w:rFonts w:cs="Arial"/>
          <w:szCs w:val="20"/>
        </w:rPr>
        <w:tab/>
      </w:r>
      <w:r w:rsidRPr="007E39C6">
        <w:rPr>
          <w:rFonts w:cs="Arial"/>
          <w:color w:val="000000"/>
          <w:szCs w:val="20"/>
          <w:lang w:eastAsia="sl-SI"/>
        </w:rPr>
        <w:t>01100-6300109972</w:t>
      </w:r>
    </w:p>
    <w:p w14:paraId="5110F712" w14:textId="4BCA9F21" w:rsidR="00E463F5" w:rsidRPr="007E39C6" w:rsidRDefault="00E463F5" w:rsidP="00E463F5">
      <w:pPr>
        <w:jc w:val="both"/>
        <w:rPr>
          <w:rFonts w:cs="Arial"/>
          <w:szCs w:val="20"/>
        </w:rPr>
      </w:pPr>
      <w:r w:rsidRPr="007E39C6">
        <w:rPr>
          <w:rFonts w:cs="Arial"/>
          <w:szCs w:val="20"/>
        </w:rPr>
        <w:t xml:space="preserve">BIC banke (SWIFT): </w:t>
      </w:r>
      <w:r w:rsidR="005E1637" w:rsidRPr="007E39C6">
        <w:rPr>
          <w:rFonts w:cs="Arial"/>
          <w:szCs w:val="20"/>
        </w:rPr>
        <w:tab/>
      </w:r>
      <w:r w:rsidR="005E1637" w:rsidRPr="007E39C6">
        <w:rPr>
          <w:rFonts w:cs="Arial"/>
          <w:szCs w:val="20"/>
        </w:rPr>
        <w:tab/>
      </w:r>
      <w:r w:rsidRPr="007E39C6">
        <w:rPr>
          <w:rFonts w:cs="Arial"/>
          <w:color w:val="000000"/>
          <w:szCs w:val="20"/>
          <w:lang w:eastAsia="sl-SI"/>
        </w:rPr>
        <w:t>BSLJSI2X</w:t>
      </w:r>
    </w:p>
    <w:p w14:paraId="12E353F8" w14:textId="77777777" w:rsidR="00E463F5" w:rsidRPr="007E39C6" w:rsidRDefault="00E463F5" w:rsidP="00E463F5">
      <w:pPr>
        <w:jc w:val="both"/>
        <w:rPr>
          <w:rFonts w:cs="Arial"/>
          <w:szCs w:val="20"/>
        </w:rPr>
      </w:pPr>
    </w:p>
    <w:p w14:paraId="3619102F" w14:textId="77777777" w:rsidR="00E463F5" w:rsidRPr="007E39C6" w:rsidRDefault="00E463F5" w:rsidP="00E463F5">
      <w:pPr>
        <w:jc w:val="both"/>
        <w:rPr>
          <w:rFonts w:cs="Arial"/>
          <w:szCs w:val="20"/>
        </w:rPr>
      </w:pPr>
      <w:r w:rsidRPr="007E39C6">
        <w:rPr>
          <w:rFonts w:cs="Arial"/>
          <w:szCs w:val="20"/>
        </w:rPr>
        <w:t xml:space="preserve">Izstavljen račun se mora sklicevati na številko pogodbe, na podlagi katere se izstavlja. </w:t>
      </w:r>
    </w:p>
    <w:p w14:paraId="47376D8F" w14:textId="77777777" w:rsidR="000B1592" w:rsidRPr="007E39C6" w:rsidRDefault="000B1592" w:rsidP="000B1592">
      <w:pPr>
        <w:jc w:val="both"/>
        <w:rPr>
          <w:rFonts w:cs="Arial"/>
          <w:szCs w:val="20"/>
        </w:rPr>
      </w:pPr>
    </w:p>
    <w:p w14:paraId="5D12673C" w14:textId="2F1010B9" w:rsidR="000B1592" w:rsidRPr="007E39C6" w:rsidRDefault="000B1592" w:rsidP="00E463F5">
      <w:pPr>
        <w:jc w:val="both"/>
        <w:rPr>
          <w:rFonts w:cs="Arial"/>
          <w:szCs w:val="20"/>
        </w:rPr>
      </w:pPr>
      <w:r w:rsidRPr="007E39C6">
        <w:rPr>
          <w:rFonts w:cs="Arial"/>
          <w:szCs w:val="20"/>
        </w:rPr>
        <w:t xml:space="preserve">V primeru, da izdani račun/e-račun ni pravilen, ga naročnik zavrne (reklamira) z obrazložitvijo, </w:t>
      </w:r>
      <w:r w:rsidR="003F0698" w:rsidRPr="007E39C6">
        <w:rPr>
          <w:rFonts w:cs="Arial"/>
          <w:szCs w:val="20"/>
        </w:rPr>
        <w:t>prodajalec</w:t>
      </w:r>
      <w:r w:rsidRPr="007E39C6">
        <w:rPr>
          <w:rFonts w:cs="Arial"/>
          <w:szCs w:val="20"/>
        </w:rPr>
        <w:t xml:space="preserve"> pa je dolžan izstaviti nov, popravljen oz. pravilen račun/e-račun.</w:t>
      </w:r>
    </w:p>
    <w:p w14:paraId="7A8EB2AA" w14:textId="77777777" w:rsidR="00E463F5" w:rsidRPr="007E39C6" w:rsidRDefault="00E463F5" w:rsidP="00E463F5">
      <w:pPr>
        <w:jc w:val="both"/>
        <w:rPr>
          <w:rFonts w:cs="Arial"/>
          <w:szCs w:val="20"/>
        </w:rPr>
      </w:pPr>
    </w:p>
    <w:p w14:paraId="4F690A8F" w14:textId="39B7E6D3" w:rsidR="00E463F5" w:rsidRPr="007E39C6" w:rsidRDefault="003F0698" w:rsidP="00E463F5">
      <w:pPr>
        <w:jc w:val="both"/>
        <w:rPr>
          <w:rFonts w:cs="Arial"/>
          <w:szCs w:val="20"/>
        </w:rPr>
      </w:pPr>
      <w:r w:rsidRPr="007E39C6">
        <w:rPr>
          <w:rFonts w:cs="Arial"/>
          <w:szCs w:val="20"/>
        </w:rPr>
        <w:t>Prodajalec</w:t>
      </w:r>
      <w:r w:rsidR="00E463F5" w:rsidRPr="007E39C6">
        <w:rPr>
          <w:rFonts w:cs="Arial"/>
          <w:szCs w:val="20"/>
        </w:rPr>
        <w:t xml:space="preserve"> obračunava DDV v skladu z vsakokrat veljavno zakonodajo.</w:t>
      </w:r>
    </w:p>
    <w:p w14:paraId="0BC6F1E2" w14:textId="77777777" w:rsidR="00E463F5" w:rsidRPr="007E39C6" w:rsidRDefault="00E463F5" w:rsidP="00E463F5">
      <w:pPr>
        <w:overflowPunct w:val="0"/>
        <w:autoSpaceDE w:val="0"/>
        <w:autoSpaceDN w:val="0"/>
        <w:adjustRightInd w:val="0"/>
        <w:jc w:val="both"/>
        <w:textAlignment w:val="baseline"/>
        <w:rPr>
          <w:rFonts w:cs="Arial"/>
          <w:szCs w:val="20"/>
          <w:lang w:eastAsia="sl-SI"/>
        </w:rPr>
      </w:pPr>
    </w:p>
    <w:p w14:paraId="464D253C" w14:textId="34A22952" w:rsidR="00E92576" w:rsidRPr="007E39C6" w:rsidRDefault="00E92576" w:rsidP="00E92576">
      <w:pPr>
        <w:tabs>
          <w:tab w:val="left" w:pos="360"/>
        </w:tabs>
        <w:spacing w:line="276" w:lineRule="auto"/>
        <w:jc w:val="both"/>
        <w:rPr>
          <w:rFonts w:cs="Arial"/>
          <w:szCs w:val="20"/>
          <w:lang w:eastAsia="sl-SI"/>
        </w:rPr>
      </w:pPr>
      <w:r w:rsidRPr="007E39C6">
        <w:rPr>
          <w:rFonts w:cs="Arial"/>
          <w:szCs w:val="20"/>
          <w:lang w:eastAsia="sl-SI"/>
        </w:rPr>
        <w:t>Naročnik bo potrjeni znesek računa nakazal v največ 30-ih dneh po uradnem prejemu pravilno izstavljenega računa na transakcijski račun izvajalca št. _________________.</w:t>
      </w:r>
    </w:p>
    <w:p w14:paraId="5506EAAB" w14:textId="77777777" w:rsidR="00E463F5" w:rsidRPr="007E39C6" w:rsidRDefault="00E463F5" w:rsidP="00E463F5">
      <w:pPr>
        <w:rPr>
          <w:rFonts w:cs="Arial"/>
          <w:szCs w:val="20"/>
          <w:lang w:eastAsia="sl-SI"/>
        </w:rPr>
      </w:pPr>
    </w:p>
    <w:p w14:paraId="05657273" w14:textId="77777777" w:rsidR="00E463F5" w:rsidRPr="007E39C6" w:rsidRDefault="00E463F5" w:rsidP="00E463F5">
      <w:pPr>
        <w:jc w:val="both"/>
        <w:rPr>
          <w:rFonts w:cs="Arial"/>
          <w:szCs w:val="20"/>
          <w:lang w:eastAsia="sl-SI"/>
        </w:rPr>
      </w:pPr>
      <w:r w:rsidRPr="007E39C6">
        <w:rPr>
          <w:rFonts w:cs="Arial"/>
          <w:szCs w:val="20"/>
          <w:lang w:eastAsia="sl-SI"/>
        </w:rPr>
        <w:t>Če zadnji dan roka za plačilo sovpada z dnem, ko je po zakonu dela prost dan oziroma v plačilnem sistemu TARGET2 ni opredeljen kot plačilni dan, se za zadnji dan roka šteje naslednji delavnik oziroma naslednji plačilni dan v sistemu TARGET2.</w:t>
      </w:r>
    </w:p>
    <w:p w14:paraId="1FE44E77" w14:textId="77777777" w:rsidR="00E463F5" w:rsidRPr="007E39C6" w:rsidRDefault="00E463F5" w:rsidP="00E463F5">
      <w:pPr>
        <w:jc w:val="both"/>
        <w:rPr>
          <w:rFonts w:cs="Arial"/>
        </w:rPr>
      </w:pPr>
    </w:p>
    <w:p w14:paraId="5D5D468F" w14:textId="3898B726" w:rsidR="005126DD" w:rsidRPr="007E39C6" w:rsidRDefault="00E463F5" w:rsidP="0048584A">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rPr>
      </w:pPr>
      <w:r w:rsidRPr="007E39C6">
        <w:rPr>
          <w:rFonts w:cs="Arial"/>
        </w:rPr>
        <w:t xml:space="preserve">Osnova za izstavitev računa je s strani skrbnika pogodbe na strani </w:t>
      </w:r>
      <w:r w:rsidR="003F0698" w:rsidRPr="007E39C6">
        <w:rPr>
          <w:rFonts w:cs="Arial"/>
        </w:rPr>
        <w:t>prodajalca</w:t>
      </w:r>
      <w:r w:rsidR="000308E5" w:rsidRPr="007E39C6">
        <w:rPr>
          <w:rFonts w:cs="Arial"/>
        </w:rPr>
        <w:t xml:space="preserve"> in naročnika</w:t>
      </w:r>
      <w:r w:rsidRPr="007E39C6">
        <w:rPr>
          <w:rFonts w:cs="Arial"/>
        </w:rPr>
        <w:t xml:space="preserve"> podpisan prevzemni zapisnik </w:t>
      </w:r>
      <w:r w:rsidR="00BB555B" w:rsidRPr="007E39C6">
        <w:rPr>
          <w:rFonts w:cs="Arial"/>
        </w:rPr>
        <w:t>in s strani obeh pogodbenih strank podpisana dobavnica</w:t>
      </w:r>
      <w:r w:rsidRPr="007E39C6">
        <w:rPr>
          <w:rFonts w:cs="Arial"/>
        </w:rPr>
        <w:t xml:space="preserve">. </w:t>
      </w:r>
    </w:p>
    <w:p w14:paraId="6B0219A1" w14:textId="77777777" w:rsidR="00B236FC" w:rsidRPr="007E39C6" w:rsidRDefault="00B236FC" w:rsidP="000B1592">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bCs/>
        </w:rPr>
      </w:pPr>
    </w:p>
    <w:p w14:paraId="273F3F89" w14:textId="21D45D0A" w:rsidR="000B1592" w:rsidRPr="007E39C6" w:rsidRDefault="000B1592" w:rsidP="005A4C15">
      <w:pPr>
        <w:widowControl w:val="0"/>
        <w:tabs>
          <w:tab w:val="left" w:pos="426"/>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284"/>
        <w:jc w:val="center"/>
        <w:rPr>
          <w:rFonts w:cs="Arial"/>
          <w:b/>
          <w:bCs/>
        </w:rPr>
      </w:pPr>
      <w:r w:rsidRPr="007E39C6">
        <w:rPr>
          <w:rFonts w:cs="Arial"/>
          <w:b/>
          <w:bCs/>
        </w:rPr>
        <w:t xml:space="preserve">Pogodbene zaveze </w:t>
      </w:r>
      <w:r w:rsidR="003F0698" w:rsidRPr="007E39C6">
        <w:rPr>
          <w:rFonts w:cs="Arial"/>
          <w:b/>
          <w:bCs/>
        </w:rPr>
        <w:t>prodajalca</w:t>
      </w:r>
    </w:p>
    <w:p w14:paraId="40754296" w14:textId="77777777" w:rsidR="000B1592" w:rsidRPr="007E39C6" w:rsidRDefault="000B1592" w:rsidP="000B1592">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rPr>
      </w:pPr>
    </w:p>
    <w:p w14:paraId="6D8849D5" w14:textId="61E46271" w:rsidR="000B1592" w:rsidRPr="007E39C6" w:rsidRDefault="000B1592" w:rsidP="00A5514D">
      <w:pPr>
        <w:pStyle w:val="Odstavekseznama"/>
        <w:widowControl w:val="0"/>
        <w:numPr>
          <w:ilvl w:val="0"/>
          <w:numId w:val="3"/>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rPr>
      </w:pPr>
      <w:r w:rsidRPr="007E39C6">
        <w:rPr>
          <w:rFonts w:cs="Arial"/>
        </w:rPr>
        <w:t>člen</w:t>
      </w:r>
    </w:p>
    <w:p w14:paraId="55D89A85" w14:textId="77777777" w:rsidR="008D0681" w:rsidRPr="007E39C6" w:rsidRDefault="008D0681" w:rsidP="000B1592">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rPr>
      </w:pPr>
    </w:p>
    <w:p w14:paraId="20856C50" w14:textId="71459EB4" w:rsidR="000B1592" w:rsidRPr="007E39C6" w:rsidRDefault="003F0698" w:rsidP="000B1592">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rPr>
      </w:pPr>
      <w:r w:rsidRPr="007E39C6">
        <w:rPr>
          <w:rFonts w:cs="Arial"/>
        </w:rPr>
        <w:t>Prodajalec</w:t>
      </w:r>
      <w:r w:rsidR="000B1592" w:rsidRPr="007E39C6">
        <w:rPr>
          <w:rFonts w:cs="Arial"/>
        </w:rPr>
        <w:t xml:space="preserve"> s podpisom te pogodbe zagotavlja, da bo pogodbene obveznosti opravil pravilno in kvalitetno, po pravilih stroke, v skladu z veljavnimi zakoni idr. predpisi, pravilniki, standardi, tehničnimi navodili in priporočili ter normativi. </w:t>
      </w:r>
    </w:p>
    <w:p w14:paraId="3998FD53" w14:textId="77777777" w:rsidR="000B1592" w:rsidRPr="007E39C6" w:rsidRDefault="000B1592" w:rsidP="000B1592">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rPr>
      </w:pPr>
    </w:p>
    <w:p w14:paraId="3D3B1ED6" w14:textId="1BCEFFEC" w:rsidR="000B1592" w:rsidRPr="007E39C6" w:rsidRDefault="003F0698" w:rsidP="000B1592">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rPr>
      </w:pPr>
      <w:r w:rsidRPr="007E39C6">
        <w:rPr>
          <w:rFonts w:cs="Arial"/>
        </w:rPr>
        <w:t>Prodajalec</w:t>
      </w:r>
      <w:r w:rsidR="000B1592" w:rsidRPr="007E39C6">
        <w:rPr>
          <w:rFonts w:cs="Arial"/>
        </w:rPr>
        <w:t xml:space="preserve"> naročniku:</w:t>
      </w:r>
    </w:p>
    <w:p w14:paraId="5D9F86EC" w14:textId="6251E5C7" w:rsidR="00813568" w:rsidRPr="007E39C6" w:rsidRDefault="000B1592" w:rsidP="00412C08">
      <w:pPr>
        <w:pStyle w:val="Odstavekseznama"/>
        <w:widowControl w:val="0"/>
        <w:numPr>
          <w:ilvl w:val="0"/>
          <w:numId w:val="12"/>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rPr>
      </w:pPr>
      <w:r w:rsidRPr="007E39C6">
        <w:rPr>
          <w:rFonts w:cs="Arial"/>
        </w:rPr>
        <w:t xml:space="preserve">jamči, </w:t>
      </w:r>
      <w:r w:rsidR="00813568" w:rsidRPr="007E39C6">
        <w:rPr>
          <w:rFonts w:cs="Arial"/>
        </w:rPr>
        <w:t>da so vozila nova;</w:t>
      </w:r>
    </w:p>
    <w:p w14:paraId="201ACEBC" w14:textId="64859EFE" w:rsidR="000B1592" w:rsidRPr="007E39C6" w:rsidRDefault="00813568" w:rsidP="00412C08">
      <w:pPr>
        <w:pStyle w:val="Odstavekseznama"/>
        <w:widowControl w:val="0"/>
        <w:numPr>
          <w:ilvl w:val="0"/>
          <w:numId w:val="12"/>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rPr>
      </w:pPr>
      <w:r w:rsidRPr="007E39C6">
        <w:rPr>
          <w:rFonts w:cs="Arial"/>
        </w:rPr>
        <w:t xml:space="preserve">jamči, </w:t>
      </w:r>
      <w:r w:rsidR="000B1592" w:rsidRPr="007E39C6">
        <w:rPr>
          <w:rFonts w:cs="Arial"/>
        </w:rPr>
        <w:t>da dobavljena vozila nimajo stvarnih in pravnih napak</w:t>
      </w:r>
      <w:r w:rsidRPr="007E39C6">
        <w:rPr>
          <w:rFonts w:cs="Arial"/>
        </w:rPr>
        <w:t>;</w:t>
      </w:r>
    </w:p>
    <w:p w14:paraId="3F79D7B7" w14:textId="56A862C9" w:rsidR="000B1592" w:rsidRPr="007E39C6" w:rsidRDefault="000B1592" w:rsidP="00412C08">
      <w:pPr>
        <w:pStyle w:val="Odstavekseznama"/>
        <w:widowControl w:val="0"/>
        <w:numPr>
          <w:ilvl w:val="0"/>
          <w:numId w:val="12"/>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rPr>
      </w:pPr>
      <w:r w:rsidRPr="007E39C6">
        <w:rPr>
          <w:rFonts w:cs="Arial"/>
        </w:rPr>
        <w:t>jamči, da dobavljena vozila ustrezajo vsem zahtevam glede tehničnih lastnosti in zahtevane opreme, kot je opredeljeno v dokumentaciji</w:t>
      </w:r>
      <w:r w:rsidR="00813568" w:rsidRPr="007E39C6">
        <w:rPr>
          <w:rFonts w:cs="Arial"/>
        </w:rPr>
        <w:t>;</w:t>
      </w:r>
    </w:p>
    <w:p w14:paraId="40556404" w14:textId="6A766BA1" w:rsidR="000B1592" w:rsidRPr="007E39C6" w:rsidRDefault="000B1592" w:rsidP="00412C08">
      <w:pPr>
        <w:pStyle w:val="Odstavekseznama"/>
        <w:widowControl w:val="0"/>
        <w:numPr>
          <w:ilvl w:val="0"/>
          <w:numId w:val="12"/>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rPr>
      </w:pPr>
      <w:r w:rsidRPr="007E39C6">
        <w:rPr>
          <w:rFonts w:cs="Arial"/>
        </w:rPr>
        <w:t>jamči, da bo vgrajeval kvalitetne materiale in atestirano opremo na nivoju pogodbeno dogovorjene cene ter na svoje stroške pridobil vsa potrebna potrdila, ateste, certifikate in druga dokazila o kvaliteti ter neoporečnosti vgrajenega materiala, opreme in kakovosti opravljenih del;</w:t>
      </w:r>
    </w:p>
    <w:p w14:paraId="26EAD3CF" w14:textId="638FEA1F" w:rsidR="000B1592" w:rsidRPr="007E39C6" w:rsidRDefault="000B1592" w:rsidP="00412C08">
      <w:pPr>
        <w:pStyle w:val="Odstavekseznama"/>
        <w:widowControl w:val="0"/>
        <w:numPr>
          <w:ilvl w:val="0"/>
          <w:numId w:val="12"/>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rPr>
      </w:pPr>
      <w:r w:rsidRPr="007E39C6">
        <w:rPr>
          <w:rFonts w:cs="Arial"/>
        </w:rPr>
        <w:t>zagotavlja, da bo poiskal vso potrebno strokovno podporo pri proizvajalcu vozila;</w:t>
      </w:r>
    </w:p>
    <w:p w14:paraId="19CC6453" w14:textId="47570263" w:rsidR="000B1592" w:rsidRPr="007E39C6" w:rsidRDefault="000B1592" w:rsidP="00412C08">
      <w:pPr>
        <w:pStyle w:val="Odstavekseznama"/>
        <w:widowControl w:val="0"/>
        <w:numPr>
          <w:ilvl w:val="0"/>
          <w:numId w:val="12"/>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rPr>
      </w:pPr>
      <w:r w:rsidRPr="007E39C6">
        <w:rPr>
          <w:rFonts w:cs="Arial"/>
        </w:rPr>
        <w:t>zagotavlja reševanje garancijskih zahtevkov v lastni oz. servisni mreži v času garancijskega roka;</w:t>
      </w:r>
    </w:p>
    <w:p w14:paraId="45FCAE8D" w14:textId="174185F2" w:rsidR="000B1592" w:rsidRPr="007E39C6" w:rsidRDefault="000B1592" w:rsidP="00412C08">
      <w:pPr>
        <w:pStyle w:val="Odstavekseznama"/>
        <w:widowControl w:val="0"/>
        <w:numPr>
          <w:ilvl w:val="0"/>
          <w:numId w:val="12"/>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rPr>
      </w:pPr>
      <w:r w:rsidRPr="007E39C6">
        <w:rPr>
          <w:rFonts w:cs="Arial"/>
        </w:rPr>
        <w:t xml:space="preserve">obvezno zagotavlja brezplačno enakovredno nadomestno vozilo v času </w:t>
      </w:r>
      <w:r w:rsidR="00194C2D" w:rsidRPr="007E39C6">
        <w:rPr>
          <w:rFonts w:cs="Arial"/>
        </w:rPr>
        <w:t>odprave napak na vozilu v trajanju garancijskega roka</w:t>
      </w:r>
      <w:r w:rsidR="00813568" w:rsidRPr="007E39C6">
        <w:rPr>
          <w:rFonts w:cs="Arial"/>
        </w:rPr>
        <w:t>;</w:t>
      </w:r>
    </w:p>
    <w:p w14:paraId="09C12EF8" w14:textId="6FA479E2" w:rsidR="000B1592" w:rsidRPr="007E39C6" w:rsidRDefault="000B1592" w:rsidP="00412C08">
      <w:pPr>
        <w:pStyle w:val="Odstavekseznama"/>
        <w:widowControl w:val="0"/>
        <w:numPr>
          <w:ilvl w:val="0"/>
          <w:numId w:val="12"/>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rPr>
      </w:pPr>
      <w:r w:rsidRPr="007E39C6">
        <w:rPr>
          <w:rFonts w:cs="Arial"/>
        </w:rPr>
        <w:lastRenderedPageBreak/>
        <w:t>jamči, da ga bo pisno in pravočasno obveščal o vseh okoliščinah, ki bi lahko vplivale oz. vplivajo na pravilno in pravočasno izpolnitev njegovih obveznosti ter</w:t>
      </w:r>
    </w:p>
    <w:p w14:paraId="7385A75E" w14:textId="5B532747" w:rsidR="005126DD" w:rsidRPr="007E39C6" w:rsidRDefault="000B1592" w:rsidP="00412C08">
      <w:pPr>
        <w:pStyle w:val="Odstavekseznama"/>
        <w:widowControl w:val="0"/>
        <w:numPr>
          <w:ilvl w:val="0"/>
          <w:numId w:val="12"/>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rPr>
      </w:pPr>
      <w:r w:rsidRPr="007E39C6">
        <w:rPr>
          <w:rFonts w:cs="Arial"/>
        </w:rPr>
        <w:t>izpolnjuje ostale obveznosti, navedene v tej pogodbi in v dokumentaciji za javno naročilo.</w:t>
      </w:r>
    </w:p>
    <w:p w14:paraId="64551293" w14:textId="77777777" w:rsidR="005126DD" w:rsidRPr="007E39C6" w:rsidRDefault="005126DD" w:rsidP="00FE190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rPr>
      </w:pPr>
    </w:p>
    <w:p w14:paraId="1D03A4AC" w14:textId="0032E5EF" w:rsidR="00E463F5" w:rsidRPr="007E39C6" w:rsidRDefault="00E463F5" w:rsidP="005A4C15">
      <w:pPr>
        <w:ind w:left="284"/>
        <w:jc w:val="center"/>
        <w:rPr>
          <w:rFonts w:cs="Arial"/>
          <w:b/>
          <w:color w:val="000000"/>
        </w:rPr>
      </w:pPr>
      <w:r w:rsidRPr="007E39C6">
        <w:rPr>
          <w:rFonts w:cs="Arial"/>
          <w:b/>
          <w:color w:val="000000"/>
        </w:rPr>
        <w:t xml:space="preserve">Rok </w:t>
      </w:r>
      <w:r w:rsidR="0048584A" w:rsidRPr="007E39C6">
        <w:rPr>
          <w:rFonts w:cs="Arial"/>
          <w:b/>
          <w:color w:val="000000"/>
        </w:rPr>
        <w:t>za</w:t>
      </w:r>
      <w:r w:rsidR="000B1592" w:rsidRPr="007E39C6">
        <w:rPr>
          <w:rFonts w:cs="Arial"/>
          <w:b/>
          <w:color w:val="000000"/>
        </w:rPr>
        <w:t xml:space="preserve"> prevzem</w:t>
      </w:r>
    </w:p>
    <w:p w14:paraId="2FD12EA1" w14:textId="77777777" w:rsidR="00E463F5" w:rsidRPr="007E39C6" w:rsidRDefault="00E463F5" w:rsidP="00E463F5">
      <w:pPr>
        <w:jc w:val="center"/>
        <w:rPr>
          <w:rFonts w:cs="Arial"/>
          <w:b/>
        </w:rPr>
      </w:pPr>
    </w:p>
    <w:p w14:paraId="06F6AFA8" w14:textId="77777777" w:rsidR="00E463F5" w:rsidRPr="007E39C6" w:rsidRDefault="00E463F5" w:rsidP="00A5514D">
      <w:pPr>
        <w:numPr>
          <w:ilvl w:val="0"/>
          <w:numId w:val="3"/>
        </w:numPr>
        <w:autoSpaceDE w:val="0"/>
        <w:autoSpaceDN w:val="0"/>
        <w:adjustRightInd w:val="0"/>
        <w:spacing w:line="240" w:lineRule="auto"/>
        <w:jc w:val="center"/>
        <w:rPr>
          <w:rFonts w:cs="Arial"/>
        </w:rPr>
      </w:pPr>
      <w:r w:rsidRPr="007E39C6">
        <w:rPr>
          <w:rFonts w:cs="Arial"/>
        </w:rPr>
        <w:t>člen</w:t>
      </w:r>
    </w:p>
    <w:p w14:paraId="40BD795A" w14:textId="77777777" w:rsidR="00E463F5" w:rsidRPr="007E39C6" w:rsidRDefault="00E463F5" w:rsidP="00E463F5">
      <w:pPr>
        <w:autoSpaceDE w:val="0"/>
        <w:autoSpaceDN w:val="0"/>
        <w:adjustRightInd w:val="0"/>
        <w:spacing w:line="240" w:lineRule="auto"/>
        <w:ind w:left="360"/>
        <w:rPr>
          <w:rFonts w:cs="Arial"/>
        </w:rPr>
      </w:pPr>
    </w:p>
    <w:p w14:paraId="5840C429" w14:textId="7C3FD168" w:rsidR="000B1592" w:rsidRPr="007E39C6" w:rsidRDefault="000B1592" w:rsidP="000B1592">
      <w:pPr>
        <w:jc w:val="both"/>
        <w:rPr>
          <w:rFonts w:cs="Arial"/>
        </w:rPr>
      </w:pPr>
      <w:r w:rsidRPr="007E39C6">
        <w:rPr>
          <w:rFonts w:cs="Arial"/>
        </w:rPr>
        <w:t xml:space="preserve">Skrajni roki </w:t>
      </w:r>
      <w:r w:rsidR="003F0698" w:rsidRPr="007E39C6">
        <w:rPr>
          <w:rFonts w:cs="Arial"/>
        </w:rPr>
        <w:t>prevzema</w:t>
      </w:r>
      <w:r w:rsidRPr="007E39C6">
        <w:rPr>
          <w:rFonts w:cs="Arial"/>
        </w:rPr>
        <w:t xml:space="preserve"> vozil je:</w:t>
      </w:r>
    </w:p>
    <w:p w14:paraId="44E141F3" w14:textId="04FAC622" w:rsidR="0048584A" w:rsidRPr="007E39C6" w:rsidRDefault="000B1592" w:rsidP="0048584A">
      <w:pPr>
        <w:pStyle w:val="Odstavekseznama"/>
        <w:numPr>
          <w:ilvl w:val="1"/>
          <w:numId w:val="3"/>
        </w:numPr>
        <w:ind w:left="709"/>
        <w:jc w:val="both"/>
        <w:rPr>
          <w:rFonts w:cs="Arial"/>
        </w:rPr>
      </w:pPr>
      <w:r w:rsidRPr="007E39C6">
        <w:rPr>
          <w:rFonts w:cs="Arial"/>
        </w:rPr>
        <w:t xml:space="preserve">za sklop 1: </w:t>
      </w:r>
      <w:r w:rsidR="00CF21C6" w:rsidRPr="007E39C6">
        <w:rPr>
          <w:rFonts w:cs="Arial"/>
        </w:rPr>
        <w:t>30. 11. 2026,</w:t>
      </w:r>
    </w:p>
    <w:p w14:paraId="4DDE7E58" w14:textId="10B1CEE8" w:rsidR="00412C08" w:rsidRPr="007E39C6" w:rsidRDefault="000B1592" w:rsidP="00412C08">
      <w:pPr>
        <w:pStyle w:val="Odstavekseznama"/>
        <w:numPr>
          <w:ilvl w:val="1"/>
          <w:numId w:val="3"/>
        </w:numPr>
        <w:ind w:left="709"/>
        <w:jc w:val="both"/>
        <w:rPr>
          <w:rFonts w:cs="Arial"/>
        </w:rPr>
      </w:pPr>
      <w:r w:rsidRPr="007E39C6">
        <w:rPr>
          <w:rFonts w:cs="Arial"/>
        </w:rPr>
        <w:t xml:space="preserve">za sklop 2: </w:t>
      </w:r>
      <w:r w:rsidR="00CF21C6" w:rsidRPr="007E39C6">
        <w:rPr>
          <w:rFonts w:cs="Arial"/>
        </w:rPr>
        <w:t>30. 11. 2026,</w:t>
      </w:r>
    </w:p>
    <w:p w14:paraId="2A99CD89" w14:textId="0914170C" w:rsidR="0048584A" w:rsidRPr="007E39C6" w:rsidRDefault="0048584A" w:rsidP="00412C08">
      <w:pPr>
        <w:pStyle w:val="Odstavekseznama"/>
        <w:numPr>
          <w:ilvl w:val="1"/>
          <w:numId w:val="3"/>
        </w:numPr>
        <w:ind w:left="709"/>
        <w:jc w:val="both"/>
        <w:rPr>
          <w:rFonts w:cs="Arial"/>
        </w:rPr>
      </w:pPr>
      <w:r w:rsidRPr="007E39C6">
        <w:rPr>
          <w:rFonts w:cs="Arial"/>
        </w:rPr>
        <w:t xml:space="preserve">za sklop 3: </w:t>
      </w:r>
      <w:r w:rsidR="00CF21C6" w:rsidRPr="007E39C6">
        <w:rPr>
          <w:rFonts w:cs="Arial"/>
        </w:rPr>
        <w:t>30. 11. 2026.</w:t>
      </w:r>
    </w:p>
    <w:p w14:paraId="1CAFACAF" w14:textId="5197F6A8" w:rsidR="000B1592" w:rsidRPr="007E39C6" w:rsidRDefault="000B1592" w:rsidP="000B1592">
      <w:pPr>
        <w:jc w:val="both"/>
        <w:rPr>
          <w:rFonts w:cs="Arial"/>
        </w:rPr>
      </w:pPr>
      <w:r w:rsidRPr="007E39C6">
        <w:rPr>
          <w:rFonts w:cs="Arial"/>
        </w:rPr>
        <w:t xml:space="preserve"> </w:t>
      </w:r>
    </w:p>
    <w:p w14:paraId="5409935E" w14:textId="5EC395AE" w:rsidR="00861DC4" w:rsidRPr="007E39C6" w:rsidRDefault="00E463F5" w:rsidP="00E463F5">
      <w:pPr>
        <w:jc w:val="both"/>
        <w:rPr>
          <w:rFonts w:cs="Arial"/>
          <w:szCs w:val="20"/>
          <w:lang w:eastAsia="sl-SI"/>
        </w:rPr>
      </w:pPr>
      <w:r w:rsidRPr="007E39C6">
        <w:rPr>
          <w:rFonts w:cs="Arial"/>
          <w:szCs w:val="20"/>
          <w:lang w:eastAsia="sl-SI"/>
        </w:rPr>
        <w:t xml:space="preserve">Pogodbeni rok se lahko spremeni le v primeru izrednih dogodkov, ki vplivajo na izvedbo del in jih ni bilo mogoče predvideti ob določitvi roka za izvedbo del, oziroma jih ni povzročil </w:t>
      </w:r>
      <w:r w:rsidR="003F0698" w:rsidRPr="007E39C6">
        <w:rPr>
          <w:rFonts w:cs="Arial"/>
          <w:szCs w:val="20"/>
          <w:lang w:eastAsia="sl-SI"/>
        </w:rPr>
        <w:t>prodajalec</w:t>
      </w:r>
      <w:r w:rsidRPr="007E39C6">
        <w:rPr>
          <w:rFonts w:cs="Arial"/>
          <w:szCs w:val="20"/>
          <w:lang w:eastAsia="sl-SI"/>
        </w:rPr>
        <w:t xml:space="preserve"> in so izven </w:t>
      </w:r>
      <w:r w:rsidR="003F0698" w:rsidRPr="007E39C6">
        <w:rPr>
          <w:rFonts w:cs="Arial"/>
          <w:szCs w:val="20"/>
          <w:lang w:eastAsia="sl-SI"/>
        </w:rPr>
        <w:t>prodajale</w:t>
      </w:r>
      <w:r w:rsidR="00FE2DD0" w:rsidRPr="007E39C6">
        <w:rPr>
          <w:rFonts w:cs="Arial"/>
          <w:szCs w:val="20"/>
          <w:lang w:eastAsia="sl-SI"/>
        </w:rPr>
        <w:t>č</w:t>
      </w:r>
      <w:r w:rsidRPr="007E39C6">
        <w:rPr>
          <w:rFonts w:cs="Arial"/>
          <w:szCs w:val="20"/>
          <w:lang w:eastAsia="sl-SI"/>
        </w:rPr>
        <w:t>eve vplivne sfere. Za spremembo pogodbenega roka se sklene aneks k tej pogodbi</w:t>
      </w:r>
      <w:r w:rsidR="00AD4EEC" w:rsidRPr="007E39C6">
        <w:rPr>
          <w:rFonts w:cs="Arial"/>
          <w:szCs w:val="20"/>
          <w:lang w:eastAsia="sl-SI"/>
        </w:rPr>
        <w:t>.</w:t>
      </w:r>
    </w:p>
    <w:p w14:paraId="67E9C6E4" w14:textId="77777777" w:rsidR="00217022" w:rsidRPr="007E39C6" w:rsidRDefault="00217022" w:rsidP="00E463F5">
      <w:pPr>
        <w:jc w:val="both"/>
        <w:rPr>
          <w:rFonts w:cs="Arial"/>
          <w:szCs w:val="20"/>
          <w:lang w:eastAsia="sl-SI"/>
        </w:rPr>
      </w:pPr>
    </w:p>
    <w:p w14:paraId="7C047C94" w14:textId="05B9054B" w:rsidR="00B632CB" w:rsidRPr="007E39C6" w:rsidRDefault="00B632CB" w:rsidP="0048584A">
      <w:pPr>
        <w:spacing w:after="240"/>
        <w:jc w:val="both"/>
        <w:rPr>
          <w:rFonts w:cs="Arial"/>
          <w:szCs w:val="20"/>
          <w:lang w:eastAsia="sl-SI"/>
        </w:rPr>
      </w:pPr>
      <w:r w:rsidRPr="007E39C6">
        <w:rPr>
          <w:rFonts w:cs="Arial"/>
          <w:szCs w:val="20"/>
          <w:lang w:eastAsia="sl-SI"/>
        </w:rPr>
        <w:t xml:space="preserve">Prodajalec je dolžan naročnika </w:t>
      </w:r>
      <w:r w:rsidR="00FC31C1" w:rsidRPr="007E39C6">
        <w:rPr>
          <w:rFonts w:cs="Arial"/>
          <w:szCs w:val="20"/>
          <w:lang w:eastAsia="sl-SI"/>
        </w:rPr>
        <w:t>obvestiti o možnosti za prevzem</w:t>
      </w:r>
      <w:r w:rsidRPr="007E39C6">
        <w:rPr>
          <w:rFonts w:cs="Arial"/>
          <w:szCs w:val="20"/>
          <w:lang w:eastAsia="sl-SI"/>
        </w:rPr>
        <w:t xml:space="preserve"> najmanj 2 delovna dneva </w:t>
      </w:r>
      <w:r w:rsidR="00FC31C1" w:rsidRPr="007E39C6">
        <w:rPr>
          <w:rFonts w:cs="Arial"/>
          <w:szCs w:val="20"/>
          <w:lang w:eastAsia="sl-SI"/>
        </w:rPr>
        <w:t>pred možnostjo prevzema.</w:t>
      </w:r>
      <w:r w:rsidRPr="007E39C6">
        <w:rPr>
          <w:rFonts w:cs="Arial"/>
          <w:szCs w:val="20"/>
          <w:lang w:eastAsia="sl-SI"/>
        </w:rPr>
        <w:t xml:space="preserve"> </w:t>
      </w:r>
      <w:r w:rsidR="00194C2D" w:rsidRPr="007E39C6">
        <w:rPr>
          <w:rFonts w:cs="Arial"/>
          <w:szCs w:val="20"/>
          <w:lang w:eastAsia="sl-SI"/>
        </w:rPr>
        <w:t>Prevzem se opravi na lokaciji prodajalca.</w:t>
      </w:r>
    </w:p>
    <w:p w14:paraId="203806DD" w14:textId="4A4E60A5" w:rsidR="008A5349" w:rsidRPr="007E39C6" w:rsidRDefault="00217022" w:rsidP="0048584A">
      <w:pPr>
        <w:spacing w:after="240"/>
        <w:jc w:val="both"/>
        <w:rPr>
          <w:rFonts w:cs="Arial"/>
          <w:szCs w:val="20"/>
          <w:lang w:eastAsia="sl-SI"/>
        </w:rPr>
      </w:pPr>
      <w:r w:rsidRPr="007E39C6">
        <w:rPr>
          <w:rFonts w:cs="Arial"/>
          <w:szCs w:val="20"/>
          <w:lang w:eastAsia="sl-SI"/>
        </w:rPr>
        <w:t xml:space="preserve">Naročnik prevzame od </w:t>
      </w:r>
      <w:r w:rsidR="0048584A" w:rsidRPr="007E39C6">
        <w:rPr>
          <w:rFonts w:cs="Arial"/>
          <w:szCs w:val="20"/>
          <w:lang w:eastAsia="sl-SI"/>
        </w:rPr>
        <w:t>prodajalca</w:t>
      </w:r>
      <w:r w:rsidRPr="007E39C6">
        <w:rPr>
          <w:rFonts w:cs="Arial"/>
          <w:szCs w:val="20"/>
          <w:lang w:eastAsia="sl-SI"/>
        </w:rPr>
        <w:t xml:space="preserve"> vozila pod pogojem, da so</w:t>
      </w:r>
      <w:r w:rsidR="0048584A" w:rsidRPr="007E39C6">
        <w:rPr>
          <w:rFonts w:cs="Arial"/>
          <w:szCs w:val="20"/>
          <w:lang w:eastAsia="sl-SI"/>
        </w:rPr>
        <w:t xml:space="preserve"> nova,</w:t>
      </w:r>
      <w:r w:rsidRPr="007E39C6">
        <w:rPr>
          <w:rFonts w:cs="Arial"/>
          <w:szCs w:val="20"/>
          <w:lang w:eastAsia="sl-SI"/>
        </w:rPr>
        <w:t xml:space="preserve"> tehnično brezhibna,</w:t>
      </w:r>
      <w:r w:rsidR="0048584A" w:rsidRPr="007E39C6">
        <w:rPr>
          <w:rFonts w:cs="Arial"/>
          <w:szCs w:val="20"/>
          <w:lang w:eastAsia="sl-SI"/>
        </w:rPr>
        <w:t xml:space="preserve"> </w:t>
      </w:r>
      <w:r w:rsidRPr="007E39C6">
        <w:rPr>
          <w:rFonts w:cs="Arial"/>
          <w:szCs w:val="20"/>
          <w:lang w:eastAsia="sl-SI"/>
        </w:rPr>
        <w:t xml:space="preserve">nepoškodovana in opremljena z obvezno opremo, dokazilom o homologaciji ter ostalo potrebno dokumentacijo. O prevzemu se sestavi prevzemni zapisnik v dveh izvodih, ki ga podpisanega prevzameta predstavnik naročnika ter </w:t>
      </w:r>
      <w:r w:rsidR="0048584A" w:rsidRPr="007E39C6">
        <w:rPr>
          <w:rFonts w:cs="Arial"/>
          <w:szCs w:val="20"/>
          <w:lang w:eastAsia="sl-SI"/>
        </w:rPr>
        <w:t>prodajalca</w:t>
      </w:r>
      <w:r w:rsidRPr="007E39C6">
        <w:rPr>
          <w:rFonts w:cs="Arial"/>
          <w:szCs w:val="20"/>
          <w:lang w:eastAsia="sl-SI"/>
        </w:rPr>
        <w:t xml:space="preserve"> vsak po en izvod. Prevzemni zapisnik je obvezna priloga k računu. </w:t>
      </w:r>
    </w:p>
    <w:p w14:paraId="12A7F0A0" w14:textId="77777777" w:rsidR="00C007AE" w:rsidRPr="007E39C6" w:rsidRDefault="00C007AE" w:rsidP="00C007AE">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rPr>
      </w:pPr>
      <w:r w:rsidRPr="007E39C6">
        <w:rPr>
          <w:rFonts w:cs="Arial"/>
          <w:color w:val="000000"/>
        </w:rPr>
        <w:t xml:space="preserve">Prevzemni zapisnik mora vsebovati: </w:t>
      </w:r>
    </w:p>
    <w:p w14:paraId="4FC6D9A1" w14:textId="77777777" w:rsidR="00C007AE" w:rsidRPr="007E39C6" w:rsidRDefault="00C007AE" w:rsidP="00C007AE">
      <w:pPr>
        <w:pStyle w:val="Odstavekseznama"/>
        <w:widowControl w:val="0"/>
        <w:numPr>
          <w:ilvl w:val="0"/>
          <w:numId w:val="5"/>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rPr>
      </w:pPr>
      <w:r w:rsidRPr="007E39C6">
        <w:rPr>
          <w:rFonts w:cs="Arial"/>
          <w:color w:val="000000"/>
        </w:rPr>
        <w:t xml:space="preserve">datum in lokacijo prevzema; </w:t>
      </w:r>
    </w:p>
    <w:p w14:paraId="1A97D579" w14:textId="77777777" w:rsidR="00C007AE" w:rsidRPr="007E39C6" w:rsidRDefault="00C007AE" w:rsidP="00C007AE">
      <w:pPr>
        <w:pStyle w:val="Odstavekseznama"/>
        <w:widowControl w:val="0"/>
        <w:numPr>
          <w:ilvl w:val="0"/>
          <w:numId w:val="5"/>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rPr>
      </w:pPr>
      <w:r w:rsidRPr="007E39C6">
        <w:rPr>
          <w:rFonts w:cs="Arial"/>
          <w:color w:val="000000"/>
        </w:rPr>
        <w:t xml:space="preserve">naziv aktivnosti »Krepitev kompetenc vseh zaposlenih v zaporskem sistemu«/ »Celostna obravnava in obvladovanje odvisnosti v okviru zaporskega sistema«; </w:t>
      </w:r>
    </w:p>
    <w:p w14:paraId="4DE55095" w14:textId="77777777" w:rsidR="00C007AE" w:rsidRPr="007E39C6" w:rsidRDefault="00C007AE" w:rsidP="00C007AE">
      <w:pPr>
        <w:pStyle w:val="Odstavekseznama"/>
        <w:widowControl w:val="0"/>
        <w:numPr>
          <w:ilvl w:val="0"/>
          <w:numId w:val="5"/>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rPr>
      </w:pPr>
      <w:r w:rsidRPr="007E39C6">
        <w:rPr>
          <w:rFonts w:cs="Arial"/>
          <w:color w:val="000000"/>
        </w:rPr>
        <w:t>navedbo blaga, ki je prevzeto;</w:t>
      </w:r>
    </w:p>
    <w:p w14:paraId="715144DC" w14:textId="77777777" w:rsidR="00C007AE" w:rsidRPr="007E39C6" w:rsidRDefault="00C007AE" w:rsidP="00C007AE">
      <w:pPr>
        <w:pStyle w:val="Odstavekseznama"/>
        <w:widowControl w:val="0"/>
        <w:numPr>
          <w:ilvl w:val="0"/>
          <w:numId w:val="5"/>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rPr>
      </w:pPr>
      <w:r w:rsidRPr="007E39C6">
        <w:rPr>
          <w:rFonts w:cs="Arial"/>
          <w:color w:val="000000"/>
        </w:rPr>
        <w:t xml:space="preserve">pogodbeno vrednost blaga, ki je predmet prevzema; </w:t>
      </w:r>
    </w:p>
    <w:p w14:paraId="55CB98DE" w14:textId="77777777" w:rsidR="00C007AE" w:rsidRPr="007E39C6" w:rsidRDefault="00C007AE" w:rsidP="00C007AE">
      <w:pPr>
        <w:pStyle w:val="Odstavekseznama"/>
        <w:widowControl w:val="0"/>
        <w:numPr>
          <w:ilvl w:val="0"/>
          <w:numId w:val="5"/>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rPr>
      </w:pPr>
      <w:r w:rsidRPr="007E39C6">
        <w:rPr>
          <w:rFonts w:cs="Arial"/>
          <w:color w:val="000000"/>
        </w:rPr>
        <w:t xml:space="preserve">navedbo dokumentov, ki so predani naročniku (navodila za uporabo, garancijski list, homologacija, dobavnica ipd.). </w:t>
      </w:r>
    </w:p>
    <w:p w14:paraId="7EB45AAE" w14:textId="77777777" w:rsidR="00C007AE" w:rsidRPr="007E39C6" w:rsidRDefault="00C007AE" w:rsidP="00C007AE">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rPr>
      </w:pPr>
    </w:p>
    <w:p w14:paraId="6807C3D6" w14:textId="77777777" w:rsidR="00C007AE" w:rsidRPr="007E39C6" w:rsidRDefault="00C007AE" w:rsidP="00C007AE">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rPr>
      </w:pPr>
      <w:r w:rsidRPr="007E39C6">
        <w:rPr>
          <w:rFonts w:cs="Arial"/>
          <w:color w:val="000000"/>
        </w:rPr>
        <w:t xml:space="preserve">Ob prevzemu blaga mora prodajalec predložiti: </w:t>
      </w:r>
    </w:p>
    <w:p w14:paraId="0CF0E80C" w14:textId="77777777" w:rsidR="00C007AE" w:rsidRPr="007E39C6" w:rsidRDefault="00C007AE" w:rsidP="00C007AE">
      <w:pPr>
        <w:pStyle w:val="Odstavekseznama"/>
        <w:widowControl w:val="0"/>
        <w:numPr>
          <w:ilvl w:val="0"/>
          <w:numId w:val="5"/>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rPr>
      </w:pPr>
      <w:r w:rsidRPr="007E39C6">
        <w:rPr>
          <w:rFonts w:cs="Arial"/>
        </w:rPr>
        <w:t>navodila za uporabo v slovenskem jeziku,</w:t>
      </w:r>
    </w:p>
    <w:p w14:paraId="1102DF24" w14:textId="77777777" w:rsidR="00C007AE" w:rsidRPr="007E39C6" w:rsidRDefault="00C007AE" w:rsidP="00C007AE">
      <w:pPr>
        <w:pStyle w:val="Odstavekseznama"/>
        <w:widowControl w:val="0"/>
        <w:numPr>
          <w:ilvl w:val="0"/>
          <w:numId w:val="5"/>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rPr>
      </w:pPr>
      <w:r w:rsidRPr="007E39C6">
        <w:rPr>
          <w:rFonts w:cs="Arial"/>
        </w:rPr>
        <w:t xml:space="preserve">garancijske liste, </w:t>
      </w:r>
    </w:p>
    <w:p w14:paraId="36372632" w14:textId="77777777" w:rsidR="00C007AE" w:rsidRPr="007E39C6" w:rsidRDefault="00C007AE" w:rsidP="00C007AE">
      <w:pPr>
        <w:pStyle w:val="Odstavekseznama"/>
        <w:widowControl w:val="0"/>
        <w:numPr>
          <w:ilvl w:val="0"/>
          <w:numId w:val="5"/>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rPr>
      </w:pPr>
      <w:r w:rsidRPr="007E39C6">
        <w:rPr>
          <w:rFonts w:cs="Arial"/>
        </w:rPr>
        <w:t>dobavnico,</w:t>
      </w:r>
    </w:p>
    <w:p w14:paraId="7CC115E4" w14:textId="77777777" w:rsidR="00C007AE" w:rsidRPr="007E39C6" w:rsidRDefault="00C007AE" w:rsidP="00C007AE">
      <w:pPr>
        <w:pStyle w:val="Odstavekseznama"/>
        <w:widowControl w:val="0"/>
        <w:numPr>
          <w:ilvl w:val="0"/>
          <w:numId w:val="5"/>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rPr>
      </w:pPr>
      <w:r w:rsidRPr="007E39C6">
        <w:rPr>
          <w:rFonts w:cs="Arial"/>
        </w:rPr>
        <w:t>homologacijo,</w:t>
      </w:r>
    </w:p>
    <w:p w14:paraId="1671C1D8" w14:textId="77777777" w:rsidR="00C007AE" w:rsidRPr="007E39C6" w:rsidRDefault="00C007AE" w:rsidP="00C007AE">
      <w:pPr>
        <w:pStyle w:val="Odstavekseznama"/>
        <w:widowControl w:val="0"/>
        <w:numPr>
          <w:ilvl w:val="0"/>
          <w:numId w:val="5"/>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rPr>
      </w:pPr>
      <w:r w:rsidRPr="007E39C6">
        <w:rPr>
          <w:rFonts w:cs="Arial"/>
        </w:rPr>
        <w:t>morebitno drugo običajno dokumentacijo.</w:t>
      </w:r>
    </w:p>
    <w:p w14:paraId="2526323E" w14:textId="77777777" w:rsidR="00C007AE" w:rsidRPr="007E39C6" w:rsidRDefault="00C007AE" w:rsidP="00C007AE">
      <w:pPr>
        <w:pStyle w:val="Odstavekseznama"/>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720"/>
        <w:jc w:val="both"/>
        <w:rPr>
          <w:rFonts w:cs="Arial"/>
        </w:rPr>
      </w:pPr>
    </w:p>
    <w:p w14:paraId="456245E5" w14:textId="77777777" w:rsidR="00C007AE" w:rsidRPr="007E39C6" w:rsidRDefault="00C007AE" w:rsidP="00C007AE">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rPr>
      </w:pPr>
      <w:r w:rsidRPr="007E39C6">
        <w:rPr>
          <w:rFonts w:cs="Arial"/>
          <w:color w:val="000000"/>
        </w:rPr>
        <w:t>Ob prevzemu se podpiše dobavnica. Prodajalec priskrbi z njegove strani podpisano dobavnico v dveh izvodih, od katerih enega izroči skrbniku pogodbe na strani naročnika, drugega pa obdrži.</w:t>
      </w:r>
    </w:p>
    <w:p w14:paraId="66204612" w14:textId="77777777" w:rsidR="00C007AE" w:rsidRPr="007E39C6" w:rsidRDefault="00C007AE" w:rsidP="00C007AE">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rPr>
      </w:pPr>
    </w:p>
    <w:p w14:paraId="2DE051C4" w14:textId="359CD702" w:rsidR="00C007AE" w:rsidRPr="007E39C6" w:rsidRDefault="00C007AE" w:rsidP="00C007AE">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rPr>
      </w:pPr>
      <w:r w:rsidRPr="007E39C6">
        <w:rPr>
          <w:rFonts w:cs="Arial"/>
          <w:color w:val="000000"/>
        </w:rPr>
        <w:t xml:space="preserve">Pogodbeni stranki soglašata, da se za dan dobave šteje dan, ko je blago v celoti izročeno naročniku in, ko je podpisan prevzemni zapisnik ter dobavnice. </w:t>
      </w:r>
    </w:p>
    <w:p w14:paraId="00F214A5" w14:textId="0484FC3B" w:rsidR="00C007AE" w:rsidRPr="007E39C6" w:rsidRDefault="00FC31C1" w:rsidP="00FA50E9">
      <w:pPr>
        <w:spacing w:after="160" w:line="278" w:lineRule="auto"/>
        <w:contextualSpacing/>
        <w:jc w:val="both"/>
        <w:rPr>
          <w:rFonts w:cs="Arial"/>
          <w:szCs w:val="20"/>
        </w:rPr>
      </w:pPr>
      <w:commentRangeStart w:id="0"/>
      <w:r w:rsidRPr="007E39C6">
        <w:rPr>
          <w:rFonts w:cs="Arial"/>
          <w:szCs w:val="20"/>
        </w:rPr>
        <w:lastRenderedPageBreak/>
        <w:t>Ponudnik mora za vsako vozilo zagotoviti letno vinjeto, veljavno 12 mesecev od dneva prevzema</w:t>
      </w:r>
      <w:commentRangeEnd w:id="0"/>
      <w:r w:rsidRPr="007E39C6">
        <w:rPr>
          <w:rStyle w:val="Pripombasklic"/>
          <w:rFonts w:cs="Arial"/>
          <w:sz w:val="20"/>
          <w:szCs w:val="20"/>
        </w:rPr>
        <w:commentReference w:id="0"/>
      </w:r>
      <w:r w:rsidRPr="007E39C6">
        <w:rPr>
          <w:rFonts w:cs="Arial"/>
          <w:szCs w:val="20"/>
        </w:rPr>
        <w:t>. Ponudnik mora vinjeto za posamezno vozilo zagotoviti v roku dveh (2) delovnih dni od obvestila naročnika glede registrske številke vozila. Prodajalec je dol</w:t>
      </w:r>
      <w:r w:rsidR="00C007AE" w:rsidRPr="007E39C6">
        <w:rPr>
          <w:rFonts w:cs="Arial"/>
          <w:szCs w:val="20"/>
        </w:rPr>
        <w:t xml:space="preserve">žan naročniku nakup vinjete izkazati </w:t>
      </w:r>
      <w:r w:rsidR="00F963A2" w:rsidRPr="007E39C6">
        <w:rPr>
          <w:rFonts w:cs="Arial"/>
          <w:szCs w:val="20"/>
        </w:rPr>
        <w:t>s</w:t>
      </w:r>
      <w:r w:rsidR="00C007AE" w:rsidRPr="007E39C6">
        <w:rPr>
          <w:rFonts w:cs="Arial"/>
          <w:szCs w:val="20"/>
        </w:rPr>
        <w:t xml:space="preserve">  potrdilom o nakupu vinjete.</w:t>
      </w:r>
    </w:p>
    <w:p w14:paraId="2B81CAF9" w14:textId="77777777" w:rsidR="00FA50E9" w:rsidRPr="007E39C6" w:rsidRDefault="00FA50E9" w:rsidP="00FA50E9">
      <w:pPr>
        <w:spacing w:after="160" w:line="278" w:lineRule="auto"/>
        <w:contextualSpacing/>
        <w:jc w:val="both"/>
        <w:rPr>
          <w:rFonts w:cs="Arial"/>
          <w:szCs w:val="20"/>
          <w:lang w:eastAsia="sl-SI"/>
        </w:rPr>
      </w:pPr>
    </w:p>
    <w:p w14:paraId="68D3A965" w14:textId="3DEBBC7B" w:rsidR="00FC31C1" w:rsidRPr="007E39C6" w:rsidRDefault="00FC31C1" w:rsidP="00CF21C6">
      <w:pPr>
        <w:spacing w:after="240"/>
        <w:ind w:left="426"/>
        <w:jc w:val="center"/>
        <w:rPr>
          <w:rFonts w:cs="Arial"/>
          <w:b/>
          <w:bCs/>
          <w:szCs w:val="20"/>
          <w:lang w:eastAsia="sl-SI"/>
        </w:rPr>
      </w:pPr>
      <w:r w:rsidRPr="007E39C6">
        <w:rPr>
          <w:rFonts w:cs="Arial"/>
          <w:b/>
          <w:bCs/>
          <w:szCs w:val="20"/>
          <w:lang w:eastAsia="sl-SI"/>
        </w:rPr>
        <w:t>Garancija</w:t>
      </w:r>
    </w:p>
    <w:p w14:paraId="1B8626CD" w14:textId="2F025E82" w:rsidR="00FC31C1" w:rsidRPr="007E39C6" w:rsidRDefault="00FC31C1" w:rsidP="00FC31C1">
      <w:pPr>
        <w:pStyle w:val="Odstavekseznama"/>
        <w:numPr>
          <w:ilvl w:val="0"/>
          <w:numId w:val="3"/>
        </w:numPr>
        <w:spacing w:after="240"/>
        <w:jc w:val="center"/>
        <w:rPr>
          <w:rFonts w:cs="Arial"/>
          <w:szCs w:val="20"/>
          <w:lang w:eastAsia="sl-SI"/>
        </w:rPr>
      </w:pPr>
      <w:r w:rsidRPr="007E39C6">
        <w:rPr>
          <w:rFonts w:cs="Arial"/>
          <w:szCs w:val="20"/>
          <w:lang w:eastAsia="sl-SI"/>
        </w:rPr>
        <w:t>člen</w:t>
      </w:r>
    </w:p>
    <w:p w14:paraId="08371942" w14:textId="514553CC" w:rsidR="008A5349" w:rsidRPr="007E39C6" w:rsidRDefault="0048584A" w:rsidP="008A5349">
      <w:pPr>
        <w:spacing w:after="240"/>
        <w:rPr>
          <w:rFonts w:cs="Arial"/>
          <w:szCs w:val="20"/>
          <w:lang w:eastAsia="sl-SI"/>
        </w:rPr>
      </w:pPr>
      <w:r w:rsidRPr="007E39C6">
        <w:rPr>
          <w:rFonts w:cs="Arial"/>
          <w:szCs w:val="20"/>
          <w:lang w:eastAsia="sl-SI"/>
        </w:rPr>
        <w:t>Splošna g</w:t>
      </w:r>
      <w:r w:rsidR="008A5349" w:rsidRPr="007E39C6">
        <w:rPr>
          <w:rFonts w:cs="Arial"/>
          <w:szCs w:val="20"/>
          <w:lang w:eastAsia="sl-SI"/>
        </w:rPr>
        <w:t>arancija oziroma jamstvo za dobavljena vozila znaša glede na tehnične zahteve naročnika minimalno:</w:t>
      </w:r>
    </w:p>
    <w:p w14:paraId="10F29512" w14:textId="77777777" w:rsidR="0048584A" w:rsidRPr="007E39C6" w:rsidRDefault="008A5349" w:rsidP="008A5349">
      <w:pPr>
        <w:spacing w:after="240"/>
        <w:rPr>
          <w:rFonts w:cs="Arial"/>
          <w:szCs w:val="20"/>
          <w:lang w:eastAsia="sl-SI"/>
        </w:rPr>
      </w:pPr>
      <w:r w:rsidRPr="007E39C6">
        <w:rPr>
          <w:rFonts w:cs="Arial"/>
          <w:b/>
          <w:bCs/>
          <w:szCs w:val="20"/>
          <w:lang w:eastAsia="sl-SI"/>
        </w:rPr>
        <w:t>SKLOP 1:</w:t>
      </w:r>
      <w:r w:rsidRPr="007E39C6">
        <w:rPr>
          <w:rFonts w:cs="Arial"/>
          <w:szCs w:val="20"/>
          <w:lang w:eastAsia="sl-SI"/>
        </w:rPr>
        <w:t xml:space="preserve"> </w:t>
      </w:r>
      <w:r w:rsidR="00412C08" w:rsidRPr="007E39C6">
        <w:rPr>
          <w:rFonts w:cs="Arial"/>
          <w:szCs w:val="20"/>
          <w:lang w:eastAsia="sl-SI"/>
        </w:rPr>
        <w:t>najmanj</w:t>
      </w:r>
      <w:r w:rsidRPr="007E39C6">
        <w:rPr>
          <w:rFonts w:cs="Arial"/>
          <w:szCs w:val="20"/>
          <w:lang w:eastAsia="sl-SI"/>
        </w:rPr>
        <w:t xml:space="preserve"> </w:t>
      </w:r>
      <w:r w:rsidR="0048584A" w:rsidRPr="007E39C6">
        <w:rPr>
          <w:rFonts w:cs="Arial"/>
          <w:szCs w:val="20"/>
          <w:lang w:eastAsia="sl-SI"/>
        </w:rPr>
        <w:t xml:space="preserve">24 mesecev (2 leti) brez omejitve </w:t>
      </w:r>
      <w:r w:rsidRPr="007E39C6">
        <w:rPr>
          <w:rFonts w:cs="Arial"/>
          <w:szCs w:val="20"/>
          <w:lang w:eastAsia="sl-SI"/>
        </w:rPr>
        <w:t>k</w:t>
      </w:r>
      <w:r w:rsidR="0048584A" w:rsidRPr="007E39C6">
        <w:rPr>
          <w:rFonts w:cs="Arial"/>
          <w:szCs w:val="20"/>
          <w:lang w:eastAsia="sl-SI"/>
        </w:rPr>
        <w:t>ilometrov</w:t>
      </w:r>
    </w:p>
    <w:p w14:paraId="4B0DC074" w14:textId="6CBC224A" w:rsidR="008A5349" w:rsidRPr="007E39C6" w:rsidRDefault="008A5349" w:rsidP="008A5349">
      <w:pPr>
        <w:spacing w:after="240"/>
        <w:rPr>
          <w:rFonts w:cs="Arial"/>
          <w:szCs w:val="20"/>
          <w:lang w:eastAsia="sl-SI"/>
        </w:rPr>
      </w:pPr>
      <w:r w:rsidRPr="007E39C6">
        <w:rPr>
          <w:rFonts w:cs="Arial"/>
          <w:b/>
          <w:bCs/>
          <w:szCs w:val="20"/>
          <w:lang w:eastAsia="sl-SI"/>
        </w:rPr>
        <w:t>SKLOP 2:</w:t>
      </w:r>
      <w:r w:rsidRPr="007E39C6">
        <w:rPr>
          <w:rFonts w:cs="Arial"/>
          <w:szCs w:val="20"/>
          <w:lang w:eastAsia="sl-SI"/>
        </w:rPr>
        <w:t xml:space="preserve"> </w:t>
      </w:r>
      <w:r w:rsidR="0048584A" w:rsidRPr="007E39C6">
        <w:rPr>
          <w:rFonts w:cs="Arial"/>
          <w:szCs w:val="20"/>
          <w:lang w:eastAsia="sl-SI"/>
        </w:rPr>
        <w:t>najmanj 24 mesecev (2 leti) brez omejitve kilometrov</w:t>
      </w:r>
    </w:p>
    <w:p w14:paraId="3990AFA2" w14:textId="26144CE2" w:rsidR="00412C08" w:rsidRPr="007E39C6" w:rsidRDefault="00412C08" w:rsidP="008A5349">
      <w:pPr>
        <w:spacing w:after="240"/>
        <w:rPr>
          <w:rFonts w:cs="Arial"/>
          <w:szCs w:val="20"/>
          <w:lang w:eastAsia="sl-SI"/>
        </w:rPr>
      </w:pPr>
      <w:r w:rsidRPr="007E39C6">
        <w:rPr>
          <w:rFonts w:cs="Arial"/>
          <w:b/>
          <w:bCs/>
          <w:szCs w:val="20"/>
          <w:lang w:eastAsia="sl-SI"/>
        </w:rPr>
        <w:t>SKLOP 3:</w:t>
      </w:r>
      <w:r w:rsidRPr="007E39C6">
        <w:rPr>
          <w:rFonts w:cs="Arial"/>
          <w:szCs w:val="20"/>
          <w:lang w:eastAsia="sl-SI"/>
        </w:rPr>
        <w:t xml:space="preserve"> </w:t>
      </w:r>
      <w:r w:rsidR="0048584A" w:rsidRPr="007E39C6">
        <w:rPr>
          <w:rFonts w:cs="Arial"/>
          <w:szCs w:val="20"/>
          <w:lang w:eastAsia="sl-SI"/>
        </w:rPr>
        <w:t>najmanj 24 mesecev (2 leti) brez omejitve kilometrov</w:t>
      </w:r>
    </w:p>
    <w:p w14:paraId="2527EE33" w14:textId="2E43C175" w:rsidR="008A5349" w:rsidRPr="007E39C6" w:rsidRDefault="008A5349" w:rsidP="00412C08">
      <w:pPr>
        <w:spacing w:after="240"/>
        <w:jc w:val="both"/>
        <w:rPr>
          <w:rFonts w:cs="Arial"/>
          <w:szCs w:val="20"/>
          <w:lang w:eastAsia="sl-SI"/>
        </w:rPr>
      </w:pPr>
      <w:r w:rsidRPr="007E39C6">
        <w:rPr>
          <w:rFonts w:cs="Arial"/>
          <w:szCs w:val="20"/>
          <w:lang w:eastAsia="sl-SI"/>
        </w:rPr>
        <w:t xml:space="preserve">Garancijska doba teče od dneva </w:t>
      </w:r>
      <w:r w:rsidR="0048584A" w:rsidRPr="007E39C6">
        <w:rPr>
          <w:rFonts w:cs="Arial"/>
          <w:szCs w:val="20"/>
          <w:lang w:eastAsia="sl-SI"/>
        </w:rPr>
        <w:t>prevzema</w:t>
      </w:r>
      <w:r w:rsidR="00412C08" w:rsidRPr="007E39C6">
        <w:rPr>
          <w:rFonts w:cs="Arial"/>
          <w:szCs w:val="20"/>
          <w:lang w:eastAsia="sl-SI"/>
        </w:rPr>
        <w:t xml:space="preserve"> vozil. </w:t>
      </w:r>
      <w:r w:rsidR="0048584A" w:rsidRPr="007E39C6">
        <w:rPr>
          <w:rFonts w:cs="Arial"/>
          <w:szCs w:val="20"/>
          <w:lang w:eastAsia="sl-SI"/>
        </w:rPr>
        <w:t>Prevzem šteje za opravljen z dnem</w:t>
      </w:r>
      <w:r w:rsidR="00412C08" w:rsidRPr="007E39C6">
        <w:rPr>
          <w:rFonts w:cs="Arial"/>
          <w:szCs w:val="20"/>
          <w:lang w:eastAsia="sl-SI"/>
        </w:rPr>
        <w:t xml:space="preserve">, ko obe pogodbeni stranki podpišeta prevzemni zapisnik. </w:t>
      </w:r>
    </w:p>
    <w:p w14:paraId="7E02FB6F" w14:textId="216AD022" w:rsidR="00B632CB" w:rsidRPr="007E39C6" w:rsidRDefault="00B632CB" w:rsidP="00412C08">
      <w:pPr>
        <w:spacing w:after="240"/>
        <w:jc w:val="both"/>
        <w:rPr>
          <w:rFonts w:cs="Arial"/>
          <w:szCs w:val="20"/>
          <w:lang w:eastAsia="sl-SI"/>
        </w:rPr>
      </w:pPr>
      <w:r w:rsidRPr="007E39C6">
        <w:rPr>
          <w:rFonts w:cs="Arial"/>
          <w:szCs w:val="20"/>
          <w:lang w:eastAsia="sl-SI"/>
        </w:rPr>
        <w:t>Poleg splošne garancije daje prodajalec tudi garancijo za protikorozijsko zaščito pločevine in ne samo prerjavenje</w:t>
      </w:r>
      <w:r w:rsidR="00F963A2" w:rsidRPr="007E39C6">
        <w:rPr>
          <w:rFonts w:cs="Arial"/>
          <w:szCs w:val="20"/>
          <w:lang w:eastAsia="sl-SI"/>
        </w:rPr>
        <w:t xml:space="preserve"> v trajanju 72 mesecev od prevzema vozila</w:t>
      </w:r>
      <w:r w:rsidRPr="007E39C6">
        <w:rPr>
          <w:rFonts w:cs="Arial"/>
          <w:szCs w:val="20"/>
          <w:lang w:eastAsia="sl-SI"/>
        </w:rPr>
        <w:t>. Garancija za protikorozijsko vključuje popravila oziroma odpravo kakršnih koli težav glede korozije, ki so povezane s protikorozijsko zaščito (npr. mehurčki pod lakom zaradi napake v materialu ali protikorozijski zaščiti, rjavenje zaradi napake v protikorozijski zaščiti, ipd.).</w:t>
      </w:r>
    </w:p>
    <w:p w14:paraId="30D87F4B" w14:textId="2B79C55A" w:rsidR="008A5349" w:rsidRPr="007E39C6" w:rsidRDefault="008A5349" w:rsidP="0048584A">
      <w:pPr>
        <w:spacing w:after="240"/>
        <w:jc w:val="both"/>
        <w:rPr>
          <w:rFonts w:cs="Arial"/>
          <w:bCs/>
          <w:szCs w:val="20"/>
          <w:lang w:eastAsia="sl-SI"/>
        </w:rPr>
      </w:pPr>
      <w:r w:rsidRPr="007E39C6">
        <w:rPr>
          <w:rFonts w:cs="Arial"/>
          <w:bCs/>
          <w:szCs w:val="20"/>
          <w:lang w:eastAsia="sl-SI"/>
        </w:rPr>
        <w:t>Napake oziroma pomanjkljivosti na vozilu, ki je predmet te pogodbe, in jih ugotovi naročnik</w:t>
      </w:r>
      <w:r w:rsidR="007A4FAA" w:rsidRPr="007E39C6">
        <w:rPr>
          <w:rFonts w:cs="Arial"/>
          <w:bCs/>
          <w:szCs w:val="20"/>
          <w:lang w:eastAsia="sl-SI"/>
        </w:rPr>
        <w:t xml:space="preserve"> </w:t>
      </w:r>
      <w:r w:rsidRPr="007E39C6">
        <w:rPr>
          <w:rFonts w:cs="Arial"/>
          <w:bCs/>
          <w:szCs w:val="20"/>
          <w:lang w:eastAsia="sl-SI"/>
        </w:rPr>
        <w:t xml:space="preserve">v garancijskem roku, mora </w:t>
      </w:r>
      <w:r w:rsidR="0048584A" w:rsidRPr="007E39C6">
        <w:rPr>
          <w:rFonts w:cs="Arial"/>
          <w:bCs/>
          <w:szCs w:val="20"/>
          <w:lang w:eastAsia="sl-SI"/>
        </w:rPr>
        <w:t>prodajalec</w:t>
      </w:r>
      <w:r w:rsidRPr="007E39C6">
        <w:rPr>
          <w:rFonts w:cs="Arial"/>
          <w:bCs/>
          <w:szCs w:val="20"/>
          <w:lang w:eastAsia="sl-SI"/>
        </w:rPr>
        <w:t xml:space="preserve"> na lastne stroške odpraviti takoj oziroma v roku</w:t>
      </w:r>
      <w:r w:rsidR="007A4FAA" w:rsidRPr="007E39C6">
        <w:rPr>
          <w:rFonts w:cs="Arial"/>
          <w:bCs/>
          <w:szCs w:val="20"/>
          <w:lang w:eastAsia="sl-SI"/>
        </w:rPr>
        <w:t xml:space="preserve"> 30 dni od prijave napake</w:t>
      </w:r>
      <w:r w:rsidRPr="007E39C6">
        <w:rPr>
          <w:rFonts w:cs="Arial"/>
          <w:bCs/>
          <w:szCs w:val="20"/>
          <w:lang w:eastAsia="sl-SI"/>
        </w:rPr>
        <w:t xml:space="preserve">. V kolikor tega ne opravi, sme naročnik sam, na stroške </w:t>
      </w:r>
      <w:r w:rsidR="0048584A" w:rsidRPr="007E39C6">
        <w:rPr>
          <w:rFonts w:cs="Arial"/>
          <w:bCs/>
          <w:szCs w:val="20"/>
          <w:lang w:eastAsia="sl-SI"/>
        </w:rPr>
        <w:t>prodajalca</w:t>
      </w:r>
      <w:r w:rsidRPr="007E39C6">
        <w:rPr>
          <w:rFonts w:cs="Arial"/>
          <w:bCs/>
          <w:szCs w:val="20"/>
          <w:lang w:eastAsia="sl-SI"/>
        </w:rPr>
        <w:t>, poskrbeti za odpravo napak, pri drugih serviserjih.</w:t>
      </w:r>
      <w:r w:rsidR="00F963A2" w:rsidRPr="007E39C6">
        <w:rPr>
          <w:rFonts w:cs="Arial"/>
          <w:bCs/>
          <w:szCs w:val="20"/>
          <w:lang w:eastAsia="sl-SI"/>
        </w:rPr>
        <w:t xml:space="preserve"> Za čas popravila mora prodajalec zagotoviti naročniku enakovredno nadomestno vozilo z enako vrsto motorja.</w:t>
      </w:r>
    </w:p>
    <w:p w14:paraId="12675A41" w14:textId="4A186774" w:rsidR="007A4FAA" w:rsidRPr="007E39C6" w:rsidRDefault="007A4FAA" w:rsidP="007A4FAA">
      <w:pPr>
        <w:spacing w:after="160" w:line="278" w:lineRule="auto"/>
        <w:contextualSpacing/>
        <w:jc w:val="both"/>
        <w:rPr>
          <w:rFonts w:cs="Arial"/>
          <w:szCs w:val="20"/>
        </w:rPr>
      </w:pPr>
      <w:r w:rsidRPr="007E39C6">
        <w:rPr>
          <w:rFonts w:cs="Arial"/>
          <w:szCs w:val="20"/>
        </w:rPr>
        <w:t xml:space="preserve">Ponudnik mora zagotoviti zamenjavo vozila za novo enakovredno vozilo v primeru, da sam ali njegov pooblaščen servis ob okvari v splošnem garancijskem roku napake ne zna ali ne more odpraviti v roku 45 dni od dneva prevzema vozila v popravilo. </w:t>
      </w:r>
    </w:p>
    <w:p w14:paraId="4F3649D2" w14:textId="77777777" w:rsidR="007A4FAA" w:rsidRPr="007E39C6" w:rsidRDefault="007A4FAA" w:rsidP="007A4FAA">
      <w:pPr>
        <w:spacing w:after="160" w:line="278" w:lineRule="auto"/>
        <w:contextualSpacing/>
        <w:jc w:val="both"/>
        <w:rPr>
          <w:rFonts w:cs="Arial"/>
          <w:szCs w:val="20"/>
        </w:rPr>
      </w:pPr>
    </w:p>
    <w:p w14:paraId="69F17123" w14:textId="6E8E3091" w:rsidR="00FA50E9" w:rsidRPr="007E39C6" w:rsidRDefault="008A5349" w:rsidP="00FA50E9">
      <w:pPr>
        <w:spacing w:after="240"/>
        <w:jc w:val="both"/>
        <w:rPr>
          <w:rFonts w:cs="Arial"/>
          <w:bCs/>
          <w:szCs w:val="20"/>
          <w:lang w:eastAsia="sl-SI"/>
        </w:rPr>
      </w:pPr>
      <w:r w:rsidRPr="007E39C6">
        <w:rPr>
          <w:rFonts w:cs="Arial"/>
          <w:bCs/>
          <w:szCs w:val="20"/>
          <w:lang w:eastAsia="sl-SI"/>
        </w:rPr>
        <w:t>Naročnik lahko uveljavlja tudi vse ostale pravice iz naslova garancije za stvarne in pravne napake v skladu z veljavnimi predpisi.</w:t>
      </w:r>
    </w:p>
    <w:p w14:paraId="0117BF10" w14:textId="7FE06B2E" w:rsidR="00E463F5" w:rsidRPr="007E39C6" w:rsidRDefault="00E463F5" w:rsidP="005A4C15">
      <w:pPr>
        <w:autoSpaceDE w:val="0"/>
        <w:autoSpaceDN w:val="0"/>
        <w:adjustRightInd w:val="0"/>
        <w:spacing w:line="240" w:lineRule="auto"/>
        <w:ind w:left="284"/>
        <w:jc w:val="center"/>
        <w:rPr>
          <w:rFonts w:cs="Arial"/>
          <w:b/>
        </w:rPr>
      </w:pPr>
      <w:r w:rsidRPr="007E39C6">
        <w:rPr>
          <w:rFonts w:cs="Arial"/>
          <w:b/>
        </w:rPr>
        <w:t>Obveznosti pogodbenih strank</w:t>
      </w:r>
    </w:p>
    <w:p w14:paraId="07097BFE" w14:textId="77777777" w:rsidR="00E463F5" w:rsidRPr="007E39C6" w:rsidRDefault="00E463F5" w:rsidP="00E463F5">
      <w:pPr>
        <w:autoSpaceDE w:val="0"/>
        <w:autoSpaceDN w:val="0"/>
        <w:adjustRightInd w:val="0"/>
        <w:spacing w:line="240" w:lineRule="auto"/>
        <w:jc w:val="center"/>
        <w:rPr>
          <w:rFonts w:cs="Arial"/>
          <w:b/>
        </w:rPr>
      </w:pPr>
    </w:p>
    <w:p w14:paraId="11E67514" w14:textId="77777777" w:rsidR="00E463F5" w:rsidRPr="007E39C6" w:rsidRDefault="00E463F5" w:rsidP="00A5514D">
      <w:pPr>
        <w:numPr>
          <w:ilvl w:val="0"/>
          <w:numId w:val="3"/>
        </w:numPr>
        <w:autoSpaceDE w:val="0"/>
        <w:autoSpaceDN w:val="0"/>
        <w:adjustRightInd w:val="0"/>
        <w:spacing w:line="240" w:lineRule="auto"/>
        <w:jc w:val="center"/>
        <w:rPr>
          <w:rFonts w:cs="Arial"/>
        </w:rPr>
      </w:pPr>
      <w:r w:rsidRPr="007E39C6">
        <w:rPr>
          <w:rFonts w:cs="Arial"/>
        </w:rPr>
        <w:t>člen</w:t>
      </w:r>
    </w:p>
    <w:p w14:paraId="512628EA" w14:textId="77777777" w:rsidR="00E463F5" w:rsidRPr="007E39C6" w:rsidRDefault="00E463F5" w:rsidP="00E463F5">
      <w:pPr>
        <w:spacing w:line="240" w:lineRule="auto"/>
        <w:jc w:val="both"/>
        <w:rPr>
          <w:rFonts w:cs="Arial"/>
          <w:szCs w:val="20"/>
        </w:rPr>
      </w:pPr>
    </w:p>
    <w:p w14:paraId="3FFC7462" w14:textId="4FC7BC22" w:rsidR="00E463F5" w:rsidRPr="007E39C6" w:rsidRDefault="00245E27" w:rsidP="00E463F5">
      <w:pPr>
        <w:jc w:val="both"/>
        <w:rPr>
          <w:rFonts w:cs="Arial"/>
          <w:szCs w:val="20"/>
          <w:lang w:eastAsia="sl-SI"/>
        </w:rPr>
      </w:pPr>
      <w:r w:rsidRPr="007E39C6">
        <w:rPr>
          <w:rFonts w:cs="Arial"/>
          <w:szCs w:val="20"/>
          <w:lang w:eastAsia="sl-SI"/>
        </w:rPr>
        <w:t>Prodajalec</w:t>
      </w:r>
      <w:r w:rsidR="00E463F5" w:rsidRPr="007E39C6">
        <w:rPr>
          <w:rFonts w:cs="Arial"/>
          <w:szCs w:val="20"/>
          <w:lang w:eastAsia="sl-SI"/>
        </w:rPr>
        <w:t xml:space="preserve"> je dolžan:</w:t>
      </w:r>
    </w:p>
    <w:p w14:paraId="5309ADD0" w14:textId="77777777" w:rsidR="00E463F5" w:rsidRPr="007E39C6" w:rsidRDefault="00E463F5" w:rsidP="00A5514D">
      <w:pPr>
        <w:numPr>
          <w:ilvl w:val="0"/>
          <w:numId w:val="4"/>
        </w:numPr>
        <w:overflowPunct w:val="0"/>
        <w:autoSpaceDE w:val="0"/>
        <w:autoSpaceDN w:val="0"/>
        <w:adjustRightInd w:val="0"/>
        <w:jc w:val="both"/>
        <w:textAlignment w:val="baseline"/>
        <w:rPr>
          <w:rFonts w:cs="Arial"/>
          <w:szCs w:val="20"/>
          <w:lang w:eastAsia="sl-SI"/>
        </w:rPr>
      </w:pPr>
      <w:r w:rsidRPr="007E39C6">
        <w:rPr>
          <w:rFonts w:cs="Arial"/>
          <w:szCs w:val="20"/>
          <w:lang w:eastAsia="sl-SI"/>
        </w:rPr>
        <w:t>za vsako spremembo pri izvajanju pogodbe predhodno pridobiti pisno soglasje naročnika,</w:t>
      </w:r>
    </w:p>
    <w:p w14:paraId="298D208E" w14:textId="2DB648C1" w:rsidR="005126DD" w:rsidRPr="007E39C6" w:rsidRDefault="00E463F5" w:rsidP="004B6BAE">
      <w:pPr>
        <w:numPr>
          <w:ilvl w:val="0"/>
          <w:numId w:val="4"/>
        </w:numPr>
        <w:overflowPunct w:val="0"/>
        <w:autoSpaceDE w:val="0"/>
        <w:autoSpaceDN w:val="0"/>
        <w:adjustRightInd w:val="0"/>
        <w:jc w:val="both"/>
        <w:textAlignment w:val="baseline"/>
        <w:rPr>
          <w:rFonts w:cs="Arial"/>
          <w:szCs w:val="20"/>
          <w:lang w:eastAsia="sl-SI"/>
        </w:rPr>
      </w:pPr>
      <w:r w:rsidRPr="007E39C6">
        <w:rPr>
          <w:rFonts w:cs="Arial"/>
          <w:szCs w:val="20"/>
          <w:lang w:eastAsia="sl-SI"/>
        </w:rPr>
        <w:t>pravočasno opozoriti na morebitne ovire pri izvajanju pogodbe.</w:t>
      </w:r>
    </w:p>
    <w:p w14:paraId="557E77D2" w14:textId="28DB3417" w:rsidR="00E463F5" w:rsidRPr="007E39C6" w:rsidRDefault="00E463F5" w:rsidP="005A4C15">
      <w:pPr>
        <w:ind w:left="142"/>
        <w:jc w:val="center"/>
        <w:rPr>
          <w:rFonts w:cs="Arial"/>
          <w:b/>
        </w:rPr>
      </w:pPr>
      <w:r w:rsidRPr="007E39C6">
        <w:rPr>
          <w:rFonts w:cs="Arial"/>
          <w:b/>
        </w:rPr>
        <w:lastRenderedPageBreak/>
        <w:t>Pogodbena kazen</w:t>
      </w:r>
    </w:p>
    <w:p w14:paraId="6FC793DE" w14:textId="77777777" w:rsidR="00E463F5" w:rsidRPr="007E39C6" w:rsidRDefault="00E463F5" w:rsidP="00E463F5">
      <w:pPr>
        <w:jc w:val="center"/>
        <w:rPr>
          <w:rFonts w:cs="Arial"/>
          <w:b/>
        </w:rPr>
      </w:pPr>
    </w:p>
    <w:p w14:paraId="2DC6D4DA" w14:textId="74488089" w:rsidR="00065AE8" w:rsidRPr="007E39C6" w:rsidRDefault="00E463F5" w:rsidP="00A5514D">
      <w:pPr>
        <w:numPr>
          <w:ilvl w:val="0"/>
          <w:numId w:val="3"/>
        </w:numPr>
        <w:autoSpaceDE w:val="0"/>
        <w:autoSpaceDN w:val="0"/>
        <w:adjustRightInd w:val="0"/>
        <w:spacing w:line="240" w:lineRule="auto"/>
        <w:jc w:val="center"/>
        <w:rPr>
          <w:rFonts w:cs="Arial"/>
        </w:rPr>
      </w:pPr>
      <w:r w:rsidRPr="007E39C6">
        <w:rPr>
          <w:rFonts w:cs="Arial"/>
        </w:rPr>
        <w:t>člen</w:t>
      </w:r>
    </w:p>
    <w:p w14:paraId="0AE0ACA6" w14:textId="77777777" w:rsidR="00065AE8" w:rsidRPr="007E39C6" w:rsidRDefault="00065AE8" w:rsidP="00E463F5">
      <w:pPr>
        <w:jc w:val="both"/>
        <w:rPr>
          <w:rFonts w:cs="Arial"/>
          <w:szCs w:val="20"/>
          <w:lang w:eastAsia="sl-SI"/>
        </w:rPr>
      </w:pPr>
    </w:p>
    <w:p w14:paraId="702E2C35" w14:textId="6866EA1C" w:rsidR="00065AE8" w:rsidRPr="007E39C6" w:rsidRDefault="003F0698" w:rsidP="00065AE8">
      <w:pPr>
        <w:jc w:val="both"/>
        <w:rPr>
          <w:rFonts w:cs="Arial"/>
          <w:bCs/>
          <w:szCs w:val="20"/>
          <w:lang w:eastAsia="sl-SI"/>
        </w:rPr>
      </w:pPr>
      <w:r w:rsidRPr="007E39C6">
        <w:rPr>
          <w:rFonts w:cs="Arial"/>
          <w:bCs/>
          <w:szCs w:val="20"/>
          <w:lang w:eastAsia="sl-SI"/>
        </w:rPr>
        <w:t>Prodajalec</w:t>
      </w:r>
      <w:r w:rsidR="00065AE8" w:rsidRPr="007E39C6">
        <w:rPr>
          <w:rFonts w:cs="Arial"/>
          <w:bCs/>
          <w:szCs w:val="20"/>
          <w:lang w:eastAsia="sl-SI"/>
        </w:rPr>
        <w:t xml:space="preserve"> se zavezuje, da bo spoštoval s to pogodbo dogovorjene roke. V primeru zamude z dobavo se </w:t>
      </w:r>
      <w:r w:rsidRPr="007E39C6">
        <w:rPr>
          <w:rFonts w:cs="Arial"/>
          <w:bCs/>
          <w:szCs w:val="20"/>
          <w:lang w:eastAsia="sl-SI"/>
        </w:rPr>
        <w:t>prodajalec</w:t>
      </w:r>
      <w:r w:rsidR="00065AE8" w:rsidRPr="007E39C6">
        <w:rPr>
          <w:rFonts w:cs="Arial"/>
          <w:bCs/>
          <w:szCs w:val="20"/>
          <w:lang w:eastAsia="sl-SI"/>
        </w:rPr>
        <w:t xml:space="preserve"> naročniku zaveže plačati pogodbeno kazen v višini </w:t>
      </w:r>
      <w:r w:rsidR="00065AE8" w:rsidRPr="007E39C6">
        <w:rPr>
          <w:rFonts w:cs="Arial"/>
          <w:szCs w:val="20"/>
          <w:lang w:eastAsia="sl-SI"/>
        </w:rPr>
        <w:t xml:space="preserve">5 ‰ (pet promilov) </w:t>
      </w:r>
      <w:r w:rsidR="00065AE8" w:rsidRPr="007E39C6">
        <w:rPr>
          <w:rFonts w:cs="Arial"/>
          <w:bCs/>
          <w:szCs w:val="20"/>
          <w:lang w:eastAsia="sl-SI"/>
        </w:rPr>
        <w:t xml:space="preserve">od nerealizirane pogodbene vrednosti v EUR z DDV za vsak dan zamude. Pogodbena kazen za zamudo se obračuna do največ </w:t>
      </w:r>
      <w:r w:rsidR="00F26670" w:rsidRPr="007E39C6">
        <w:rPr>
          <w:rFonts w:cs="Arial"/>
          <w:bCs/>
          <w:szCs w:val="20"/>
          <w:lang w:eastAsia="sl-SI"/>
        </w:rPr>
        <w:t xml:space="preserve">15 </w:t>
      </w:r>
      <w:r w:rsidR="00065AE8" w:rsidRPr="007E39C6">
        <w:rPr>
          <w:rFonts w:cs="Arial"/>
          <w:bCs/>
          <w:szCs w:val="20"/>
          <w:lang w:eastAsia="sl-SI"/>
        </w:rPr>
        <w:t xml:space="preserve">% pogodbene cene z DDV. Če vrednost pogodbene kazni preseže </w:t>
      </w:r>
      <w:r w:rsidR="00F26670" w:rsidRPr="007E39C6">
        <w:rPr>
          <w:rFonts w:cs="Arial"/>
          <w:bCs/>
          <w:szCs w:val="20"/>
          <w:lang w:eastAsia="sl-SI"/>
        </w:rPr>
        <w:t xml:space="preserve">15 </w:t>
      </w:r>
      <w:r w:rsidR="00065AE8" w:rsidRPr="007E39C6">
        <w:rPr>
          <w:rFonts w:cs="Arial"/>
          <w:bCs/>
          <w:szCs w:val="20"/>
          <w:lang w:eastAsia="sl-SI"/>
        </w:rPr>
        <w:t>% (dvajset odstotkov)</w:t>
      </w:r>
      <w:r w:rsidR="00065AE8" w:rsidRPr="007E39C6">
        <w:rPr>
          <w:rFonts w:cs="Arial"/>
          <w:szCs w:val="20"/>
          <w:lang w:eastAsia="sl-SI"/>
        </w:rPr>
        <w:t xml:space="preserve"> vrednosti nerealiziranih dobav v EUR z DDV, </w:t>
      </w:r>
      <w:r w:rsidR="00065AE8" w:rsidRPr="007E39C6">
        <w:rPr>
          <w:rFonts w:cs="Arial"/>
          <w:bCs/>
          <w:szCs w:val="20"/>
          <w:lang w:eastAsia="sl-SI"/>
        </w:rPr>
        <w:t>ima naročnik pravico odstopiti od pogodbe, brez odpovednega roka.</w:t>
      </w:r>
      <w:r w:rsidR="00F26670" w:rsidRPr="007E39C6">
        <w:rPr>
          <w:rFonts w:cs="Arial"/>
          <w:bCs/>
          <w:szCs w:val="20"/>
          <w:lang w:eastAsia="sl-SI"/>
        </w:rPr>
        <w:t xml:space="preserve"> Pravočasnost izpolnitve in </w:t>
      </w:r>
      <w:r w:rsidR="007D3384" w:rsidRPr="007E39C6">
        <w:rPr>
          <w:rFonts w:cs="Arial"/>
          <w:bCs/>
          <w:szCs w:val="20"/>
          <w:lang w:eastAsia="sl-SI"/>
        </w:rPr>
        <w:t xml:space="preserve">višina </w:t>
      </w:r>
      <w:r w:rsidR="00F26670" w:rsidRPr="007E39C6">
        <w:rPr>
          <w:rFonts w:cs="Arial"/>
          <w:bCs/>
          <w:szCs w:val="20"/>
          <w:lang w:eastAsia="sl-SI"/>
        </w:rPr>
        <w:t>pogodben</w:t>
      </w:r>
      <w:r w:rsidR="007D3384" w:rsidRPr="007E39C6">
        <w:rPr>
          <w:rFonts w:cs="Arial"/>
          <w:bCs/>
          <w:szCs w:val="20"/>
          <w:lang w:eastAsia="sl-SI"/>
        </w:rPr>
        <w:t>e</w:t>
      </w:r>
      <w:r w:rsidR="00F26670" w:rsidRPr="007E39C6">
        <w:rPr>
          <w:rFonts w:cs="Arial"/>
          <w:bCs/>
          <w:szCs w:val="20"/>
          <w:lang w:eastAsia="sl-SI"/>
        </w:rPr>
        <w:t xml:space="preserve"> kaz</w:t>
      </w:r>
      <w:r w:rsidR="007D3384" w:rsidRPr="007E39C6">
        <w:rPr>
          <w:rFonts w:cs="Arial"/>
          <w:bCs/>
          <w:szCs w:val="20"/>
          <w:lang w:eastAsia="sl-SI"/>
        </w:rPr>
        <w:t>ni</w:t>
      </w:r>
      <w:r w:rsidR="00F26670" w:rsidRPr="007E39C6">
        <w:rPr>
          <w:rFonts w:cs="Arial"/>
          <w:bCs/>
          <w:szCs w:val="20"/>
          <w:lang w:eastAsia="sl-SI"/>
        </w:rPr>
        <w:t xml:space="preserve"> se presojata za vsak sklop ločeno.</w:t>
      </w:r>
    </w:p>
    <w:p w14:paraId="3662E48A" w14:textId="77777777" w:rsidR="00065AE8" w:rsidRPr="007E39C6" w:rsidRDefault="00065AE8" w:rsidP="00065AE8">
      <w:pPr>
        <w:jc w:val="both"/>
        <w:rPr>
          <w:rFonts w:cs="Arial"/>
          <w:bCs/>
          <w:szCs w:val="20"/>
          <w:lang w:eastAsia="sl-SI"/>
        </w:rPr>
      </w:pPr>
    </w:p>
    <w:p w14:paraId="0AE66292" w14:textId="4DBBA72E" w:rsidR="00065AE8" w:rsidRPr="007E39C6" w:rsidRDefault="00065AE8" w:rsidP="00065AE8">
      <w:pPr>
        <w:jc w:val="both"/>
        <w:rPr>
          <w:rFonts w:cs="Arial"/>
          <w:bCs/>
          <w:szCs w:val="20"/>
          <w:lang w:eastAsia="sl-SI"/>
        </w:rPr>
      </w:pPr>
      <w:r w:rsidRPr="007E39C6">
        <w:rPr>
          <w:rFonts w:cs="Arial"/>
          <w:bCs/>
          <w:szCs w:val="20"/>
          <w:lang w:eastAsia="sl-SI"/>
        </w:rPr>
        <w:t xml:space="preserve">Pogodbena kazen se obračuna pri izplačilih </w:t>
      </w:r>
      <w:r w:rsidR="003F0698" w:rsidRPr="007E39C6">
        <w:rPr>
          <w:rFonts w:cs="Arial"/>
          <w:bCs/>
          <w:szCs w:val="20"/>
          <w:lang w:eastAsia="sl-SI"/>
        </w:rPr>
        <w:t>prodajalc</w:t>
      </w:r>
      <w:r w:rsidRPr="007E39C6">
        <w:rPr>
          <w:rFonts w:cs="Arial"/>
          <w:bCs/>
          <w:szCs w:val="20"/>
          <w:lang w:eastAsia="sl-SI"/>
        </w:rPr>
        <w:t xml:space="preserve">u oziroma v kolikor navedeno ni mogoče, se iz tega naslova izstavi poseben račun, ki ga mora </w:t>
      </w:r>
      <w:r w:rsidR="003F0698" w:rsidRPr="007E39C6">
        <w:rPr>
          <w:rFonts w:cs="Arial"/>
          <w:bCs/>
          <w:szCs w:val="20"/>
          <w:lang w:eastAsia="sl-SI"/>
        </w:rPr>
        <w:t>prodajalec</w:t>
      </w:r>
      <w:r w:rsidRPr="007E39C6">
        <w:rPr>
          <w:rFonts w:cs="Arial"/>
          <w:bCs/>
          <w:szCs w:val="20"/>
          <w:lang w:eastAsia="sl-SI"/>
        </w:rPr>
        <w:t xml:space="preserve"> plačati v roku osem dni od prejema.</w:t>
      </w:r>
    </w:p>
    <w:p w14:paraId="757B0F83" w14:textId="77777777" w:rsidR="00065AE8" w:rsidRPr="007E39C6" w:rsidRDefault="00065AE8" w:rsidP="00065AE8">
      <w:pPr>
        <w:jc w:val="both"/>
        <w:rPr>
          <w:rFonts w:cs="Arial"/>
          <w:bCs/>
          <w:szCs w:val="20"/>
          <w:lang w:eastAsia="sl-SI"/>
        </w:rPr>
      </w:pPr>
    </w:p>
    <w:p w14:paraId="6F1FB76B" w14:textId="0298D389" w:rsidR="00065AE8" w:rsidRPr="007E39C6" w:rsidRDefault="00065AE8" w:rsidP="00065AE8">
      <w:pPr>
        <w:jc w:val="both"/>
        <w:rPr>
          <w:rFonts w:cs="Arial"/>
          <w:szCs w:val="20"/>
          <w:lang w:eastAsia="sl-SI"/>
        </w:rPr>
      </w:pPr>
      <w:r w:rsidRPr="007E39C6">
        <w:rPr>
          <w:rFonts w:cs="Arial"/>
          <w:szCs w:val="20"/>
          <w:lang w:eastAsia="sl-SI"/>
        </w:rPr>
        <w:t xml:space="preserve">Pogodbeni stranki sta soglasni, da v primeru zamude </w:t>
      </w:r>
      <w:r w:rsidR="003F0698" w:rsidRPr="007E39C6">
        <w:rPr>
          <w:rFonts w:cs="Arial"/>
          <w:szCs w:val="20"/>
          <w:lang w:eastAsia="sl-SI"/>
        </w:rPr>
        <w:t>prodajalca</w:t>
      </w:r>
      <w:r w:rsidRPr="007E39C6">
        <w:rPr>
          <w:rFonts w:cs="Arial"/>
          <w:szCs w:val="20"/>
          <w:lang w:eastAsia="sl-SI"/>
        </w:rPr>
        <w:t xml:space="preserve"> naročniku ob prevzemu blaga ni potrebno </w:t>
      </w:r>
      <w:r w:rsidR="003F0698" w:rsidRPr="007E39C6">
        <w:rPr>
          <w:rFonts w:cs="Arial"/>
          <w:szCs w:val="20"/>
          <w:lang w:eastAsia="sl-SI"/>
        </w:rPr>
        <w:t>prodajalca</w:t>
      </w:r>
      <w:r w:rsidRPr="007E39C6">
        <w:rPr>
          <w:rFonts w:cs="Arial"/>
          <w:szCs w:val="20"/>
          <w:lang w:eastAsia="sl-SI"/>
        </w:rPr>
        <w:t xml:space="preserve"> posebej obvestiti, da si pridržuje pravico obračunati pogodbeno kazen, pač pa se pogodbena kazen obračuna v skladu z določili te pogodbe ob vsaki zamudi </w:t>
      </w:r>
      <w:r w:rsidR="003F0698" w:rsidRPr="007E39C6">
        <w:rPr>
          <w:rFonts w:cs="Arial"/>
          <w:szCs w:val="20"/>
          <w:lang w:eastAsia="sl-SI"/>
        </w:rPr>
        <w:t>prodajalca</w:t>
      </w:r>
      <w:r w:rsidRPr="007E39C6">
        <w:rPr>
          <w:rFonts w:cs="Arial"/>
          <w:szCs w:val="20"/>
          <w:lang w:eastAsia="sl-SI"/>
        </w:rPr>
        <w:t xml:space="preserve">, brez posebnega obvestila.  </w:t>
      </w:r>
    </w:p>
    <w:p w14:paraId="436025C0" w14:textId="77777777" w:rsidR="00065AE8" w:rsidRPr="007E39C6" w:rsidRDefault="00065AE8" w:rsidP="00065AE8">
      <w:pPr>
        <w:jc w:val="both"/>
        <w:rPr>
          <w:rFonts w:cs="Arial"/>
          <w:bCs/>
          <w:szCs w:val="20"/>
          <w:lang w:eastAsia="sl-SI"/>
        </w:rPr>
      </w:pPr>
    </w:p>
    <w:p w14:paraId="5A94FEC1" w14:textId="05805DFF" w:rsidR="00065AE8" w:rsidRPr="007E39C6" w:rsidRDefault="00065AE8" w:rsidP="00065AE8">
      <w:pPr>
        <w:jc w:val="both"/>
        <w:rPr>
          <w:rFonts w:cs="Arial"/>
          <w:bCs/>
          <w:szCs w:val="20"/>
          <w:lang w:eastAsia="sl-SI"/>
        </w:rPr>
      </w:pPr>
      <w:r w:rsidRPr="007E39C6">
        <w:rPr>
          <w:rFonts w:cs="Arial"/>
          <w:bCs/>
          <w:szCs w:val="20"/>
          <w:lang w:eastAsia="sl-SI"/>
        </w:rPr>
        <w:t xml:space="preserve">V primeru, da ima naročnik zaradi </w:t>
      </w:r>
      <w:r w:rsidR="003F0698" w:rsidRPr="007E39C6">
        <w:rPr>
          <w:rFonts w:cs="Arial"/>
          <w:bCs/>
          <w:szCs w:val="20"/>
          <w:lang w:eastAsia="sl-SI"/>
        </w:rPr>
        <w:t>prodajal</w:t>
      </w:r>
      <w:r w:rsidR="00D55729" w:rsidRPr="007E39C6">
        <w:rPr>
          <w:rFonts w:cs="Arial"/>
          <w:bCs/>
          <w:szCs w:val="20"/>
          <w:lang w:eastAsia="sl-SI"/>
        </w:rPr>
        <w:t>č</w:t>
      </w:r>
      <w:r w:rsidRPr="007E39C6">
        <w:rPr>
          <w:rFonts w:cs="Arial"/>
          <w:bCs/>
          <w:szCs w:val="20"/>
          <w:lang w:eastAsia="sl-SI"/>
        </w:rPr>
        <w:t xml:space="preserve">eve zamude stroške in škodo, ki presega pogodbeno kazen, je </w:t>
      </w:r>
      <w:r w:rsidR="003F0698" w:rsidRPr="007E39C6">
        <w:rPr>
          <w:rFonts w:cs="Arial"/>
          <w:bCs/>
          <w:szCs w:val="20"/>
          <w:lang w:eastAsia="sl-SI"/>
        </w:rPr>
        <w:t>prodajalec</w:t>
      </w:r>
      <w:r w:rsidRPr="007E39C6">
        <w:rPr>
          <w:rFonts w:cs="Arial"/>
          <w:bCs/>
          <w:szCs w:val="20"/>
          <w:lang w:eastAsia="sl-SI"/>
        </w:rPr>
        <w:t xml:space="preserve"> poleg pogodbene kazni dolžan plačati tudi vse nastale stroške in povrniti škodo zaradi zamude v višini, ki jo bo naročnik obračunal po prevzemu vozila.</w:t>
      </w:r>
    </w:p>
    <w:p w14:paraId="745723D5" w14:textId="77777777" w:rsidR="00B236FC" w:rsidRPr="007E39C6" w:rsidRDefault="00B236FC" w:rsidP="0083723B">
      <w:pPr>
        <w:rPr>
          <w:rFonts w:cs="Arial"/>
          <w:bCs/>
          <w:szCs w:val="20"/>
          <w:lang w:eastAsia="sl-SI"/>
        </w:rPr>
      </w:pPr>
    </w:p>
    <w:p w14:paraId="54DD9803" w14:textId="5EBB1807" w:rsidR="0083723B" w:rsidRPr="007E39C6" w:rsidRDefault="005571EA" w:rsidP="005571EA">
      <w:pPr>
        <w:ind w:left="284"/>
        <w:jc w:val="center"/>
        <w:rPr>
          <w:rFonts w:cs="Arial"/>
          <w:b/>
          <w:szCs w:val="20"/>
          <w:lang w:eastAsia="sl-SI"/>
        </w:rPr>
      </w:pPr>
      <w:r w:rsidRPr="007E39C6">
        <w:rPr>
          <w:rFonts w:cs="Arial"/>
          <w:b/>
          <w:szCs w:val="20"/>
          <w:lang w:eastAsia="sl-SI"/>
        </w:rPr>
        <w:t>Višja sila</w:t>
      </w:r>
    </w:p>
    <w:p w14:paraId="695CE219" w14:textId="77777777" w:rsidR="005571EA" w:rsidRPr="007E39C6" w:rsidRDefault="005571EA" w:rsidP="00070929">
      <w:pPr>
        <w:rPr>
          <w:rFonts w:cs="Arial"/>
          <w:bCs/>
          <w:szCs w:val="20"/>
          <w:lang w:eastAsia="sl-SI"/>
        </w:rPr>
      </w:pPr>
    </w:p>
    <w:p w14:paraId="4ED1E955" w14:textId="7D68002D" w:rsidR="005571EA" w:rsidRPr="007E39C6" w:rsidRDefault="005571EA" w:rsidP="005571EA">
      <w:pPr>
        <w:pStyle w:val="Odstavekseznama"/>
        <w:numPr>
          <w:ilvl w:val="0"/>
          <w:numId w:val="3"/>
        </w:numPr>
        <w:jc w:val="center"/>
        <w:rPr>
          <w:rFonts w:cs="Arial"/>
          <w:bCs/>
          <w:szCs w:val="20"/>
          <w:lang w:eastAsia="sl-SI"/>
        </w:rPr>
      </w:pPr>
      <w:r w:rsidRPr="007E39C6">
        <w:rPr>
          <w:rFonts w:cs="Arial"/>
          <w:bCs/>
          <w:szCs w:val="20"/>
          <w:lang w:eastAsia="sl-SI"/>
        </w:rPr>
        <w:t>člen</w:t>
      </w:r>
    </w:p>
    <w:p w14:paraId="1959EF77" w14:textId="77777777" w:rsidR="005571EA" w:rsidRPr="007E39C6" w:rsidRDefault="005571EA" w:rsidP="00070929">
      <w:pPr>
        <w:rPr>
          <w:rFonts w:cs="Arial"/>
          <w:bCs/>
          <w:szCs w:val="20"/>
          <w:lang w:eastAsia="sl-SI"/>
        </w:rPr>
      </w:pPr>
    </w:p>
    <w:p w14:paraId="6D95B177" w14:textId="77777777" w:rsidR="005571EA" w:rsidRPr="007E39C6" w:rsidRDefault="005571EA" w:rsidP="005571EA">
      <w:pPr>
        <w:jc w:val="both"/>
        <w:rPr>
          <w:rFonts w:cs="Arial"/>
          <w:szCs w:val="20"/>
        </w:rPr>
      </w:pPr>
      <w:r w:rsidRPr="007E39C6">
        <w:rPr>
          <w:rFonts w:cs="Arial"/>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22C601FE" w14:textId="77777777" w:rsidR="005571EA" w:rsidRPr="007E39C6" w:rsidRDefault="005571EA" w:rsidP="005571EA">
      <w:pPr>
        <w:jc w:val="both"/>
        <w:rPr>
          <w:rFonts w:cs="Arial"/>
          <w:szCs w:val="20"/>
        </w:rPr>
      </w:pPr>
    </w:p>
    <w:p w14:paraId="21472625" w14:textId="77777777" w:rsidR="005571EA" w:rsidRPr="007E39C6" w:rsidRDefault="005571EA" w:rsidP="005571EA">
      <w:pPr>
        <w:jc w:val="both"/>
        <w:rPr>
          <w:rFonts w:cs="Arial"/>
          <w:szCs w:val="20"/>
        </w:rPr>
      </w:pPr>
      <w:r w:rsidRPr="007E39C6">
        <w:rPr>
          <w:rFonts w:cs="Arial"/>
          <w:szCs w:val="20"/>
        </w:rPr>
        <w:t>Pogodbena stranka, na katere strani je višja sila nastala, je dolžna sopogodbenika pisno obvestiti o nastopu in tudi o prenehanju višje sile, poleg tega pa mora sopogodbeniku predložiti verodostojne dokaze o obstoju in trajanju višje sile najkasneje v petih dneh po nastopu oz. po prenehanju višje sile.</w:t>
      </w:r>
    </w:p>
    <w:p w14:paraId="418F2E1C" w14:textId="77777777" w:rsidR="005571EA" w:rsidRPr="007E39C6" w:rsidRDefault="005571EA" w:rsidP="005571EA">
      <w:pPr>
        <w:jc w:val="both"/>
        <w:rPr>
          <w:rFonts w:cs="Arial"/>
          <w:szCs w:val="20"/>
        </w:rPr>
      </w:pPr>
      <w:r w:rsidRPr="007E39C6">
        <w:rPr>
          <w:rFonts w:cs="Arial"/>
          <w:szCs w:val="20"/>
        </w:rPr>
        <w:t>Po končanem delovanju višje sile pogodbeni stranki zapisniško ugotovita morebitne spremembe obveznosti iz pogodbe. Če se ne moreta sporazumeti o tem, ima stranka, pri kateri niso nastopile okoliščine višje sile, pravico odstopiti od pogodbe s pisnim obvestilom drugi stranki. Stranki morata druga drugi poravnati vse do takrat nastale obveznosti.</w:t>
      </w:r>
    </w:p>
    <w:p w14:paraId="4038B06D" w14:textId="77777777" w:rsidR="00CF21C6" w:rsidRPr="007E39C6" w:rsidRDefault="00CF21C6" w:rsidP="000124D4">
      <w:pPr>
        <w:ind w:left="142"/>
        <w:jc w:val="center"/>
        <w:rPr>
          <w:rFonts w:cs="Arial"/>
          <w:b/>
          <w:szCs w:val="20"/>
          <w:lang w:eastAsia="sl-SI"/>
        </w:rPr>
      </w:pPr>
    </w:p>
    <w:p w14:paraId="59223AFF" w14:textId="77777777" w:rsidR="00FA50E9" w:rsidRPr="007E39C6" w:rsidRDefault="00FA50E9" w:rsidP="000124D4">
      <w:pPr>
        <w:ind w:left="142"/>
        <w:jc w:val="center"/>
        <w:rPr>
          <w:rFonts w:cs="Arial"/>
          <w:b/>
          <w:szCs w:val="20"/>
          <w:lang w:eastAsia="sl-SI"/>
        </w:rPr>
      </w:pPr>
    </w:p>
    <w:p w14:paraId="1980BFB1" w14:textId="77777777" w:rsidR="00FA50E9" w:rsidRPr="007E39C6" w:rsidRDefault="00FA50E9" w:rsidP="000124D4">
      <w:pPr>
        <w:ind w:left="142"/>
        <w:jc w:val="center"/>
        <w:rPr>
          <w:rFonts w:cs="Arial"/>
          <w:b/>
          <w:szCs w:val="20"/>
          <w:lang w:eastAsia="sl-SI"/>
        </w:rPr>
      </w:pPr>
    </w:p>
    <w:p w14:paraId="5FAE67D1" w14:textId="77777777" w:rsidR="00FA50E9" w:rsidRPr="007E39C6" w:rsidRDefault="00FA50E9" w:rsidP="000124D4">
      <w:pPr>
        <w:ind w:left="142"/>
        <w:jc w:val="center"/>
        <w:rPr>
          <w:rFonts w:cs="Arial"/>
          <w:b/>
          <w:szCs w:val="20"/>
          <w:lang w:eastAsia="sl-SI"/>
        </w:rPr>
      </w:pPr>
    </w:p>
    <w:p w14:paraId="44D96022" w14:textId="77777777" w:rsidR="00FA50E9" w:rsidRPr="007E39C6" w:rsidRDefault="00FA50E9" w:rsidP="000124D4">
      <w:pPr>
        <w:ind w:left="142"/>
        <w:jc w:val="center"/>
        <w:rPr>
          <w:rFonts w:cs="Arial"/>
          <w:b/>
          <w:szCs w:val="20"/>
          <w:lang w:eastAsia="sl-SI"/>
        </w:rPr>
      </w:pPr>
    </w:p>
    <w:p w14:paraId="4396048B" w14:textId="77777777" w:rsidR="00FA50E9" w:rsidRPr="007E39C6" w:rsidRDefault="00FA50E9" w:rsidP="000124D4">
      <w:pPr>
        <w:ind w:left="142"/>
        <w:jc w:val="center"/>
        <w:rPr>
          <w:rFonts w:cs="Arial"/>
          <w:b/>
          <w:szCs w:val="20"/>
          <w:lang w:eastAsia="sl-SI"/>
        </w:rPr>
      </w:pPr>
    </w:p>
    <w:p w14:paraId="030CF94C" w14:textId="1E8A71B3" w:rsidR="0083723B" w:rsidRPr="007E39C6" w:rsidRDefault="0083723B" w:rsidP="005A4C15">
      <w:pPr>
        <w:ind w:left="426"/>
        <w:jc w:val="center"/>
        <w:rPr>
          <w:rFonts w:cs="Arial"/>
          <w:b/>
          <w:szCs w:val="20"/>
          <w:lang w:eastAsia="sl-SI"/>
        </w:rPr>
      </w:pPr>
      <w:r w:rsidRPr="007E39C6">
        <w:rPr>
          <w:rFonts w:cs="Arial"/>
          <w:b/>
          <w:szCs w:val="20"/>
          <w:lang w:eastAsia="sl-SI"/>
        </w:rPr>
        <w:lastRenderedPageBreak/>
        <w:t>Protikorupcijska klavzula</w:t>
      </w:r>
    </w:p>
    <w:p w14:paraId="6D0EC107" w14:textId="77777777" w:rsidR="0083723B" w:rsidRPr="007E39C6" w:rsidRDefault="0083723B" w:rsidP="0083723B">
      <w:pPr>
        <w:jc w:val="center"/>
        <w:rPr>
          <w:rFonts w:cs="Arial"/>
          <w:b/>
          <w:szCs w:val="20"/>
          <w:lang w:eastAsia="sl-SI"/>
        </w:rPr>
      </w:pPr>
    </w:p>
    <w:p w14:paraId="328B33C0" w14:textId="2D269674" w:rsidR="003F4C86" w:rsidRPr="007E39C6" w:rsidRDefault="0083723B" w:rsidP="00A5514D">
      <w:pPr>
        <w:pStyle w:val="Odstavekseznama"/>
        <w:numPr>
          <w:ilvl w:val="0"/>
          <w:numId w:val="3"/>
        </w:numPr>
        <w:jc w:val="center"/>
        <w:rPr>
          <w:rFonts w:cs="Arial"/>
          <w:bCs/>
          <w:szCs w:val="20"/>
          <w:lang w:eastAsia="sl-SI"/>
        </w:rPr>
      </w:pPr>
      <w:r w:rsidRPr="007E39C6">
        <w:rPr>
          <w:rFonts w:cs="Arial"/>
          <w:bCs/>
          <w:szCs w:val="20"/>
          <w:lang w:eastAsia="sl-SI"/>
        </w:rPr>
        <w:t>člen</w:t>
      </w:r>
    </w:p>
    <w:p w14:paraId="48E6074A" w14:textId="77777777" w:rsidR="0052636B" w:rsidRPr="007E39C6" w:rsidRDefault="0052636B" w:rsidP="0052636B">
      <w:pPr>
        <w:pStyle w:val="Odstavekseznama"/>
        <w:ind w:left="720"/>
        <w:rPr>
          <w:rFonts w:cs="Arial"/>
          <w:b/>
          <w:szCs w:val="20"/>
          <w:lang w:eastAsia="sl-SI"/>
        </w:rPr>
      </w:pPr>
    </w:p>
    <w:p w14:paraId="7B6FDE1F" w14:textId="77777777" w:rsidR="003F4C86" w:rsidRPr="007E39C6" w:rsidRDefault="003F4C86" w:rsidP="003F4C86">
      <w:pPr>
        <w:jc w:val="both"/>
        <w:rPr>
          <w:rFonts w:cs="Arial"/>
          <w:color w:val="000000"/>
        </w:rPr>
      </w:pPr>
      <w:r w:rsidRPr="007E39C6">
        <w:rPr>
          <w:rFonts w:cs="Arial"/>
          <w:color w:val="00000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DA94C97" w14:textId="77777777" w:rsidR="003F4C86" w:rsidRPr="007E39C6" w:rsidRDefault="003F4C86" w:rsidP="003F4C86">
      <w:pPr>
        <w:jc w:val="both"/>
        <w:rPr>
          <w:rFonts w:cs="Arial"/>
          <w:color w:val="000000"/>
        </w:rPr>
      </w:pPr>
    </w:p>
    <w:p w14:paraId="32EC041D" w14:textId="77777777" w:rsidR="003F4C86" w:rsidRPr="007E39C6" w:rsidRDefault="003F4C86" w:rsidP="003F4C86">
      <w:pPr>
        <w:ind w:left="11"/>
        <w:jc w:val="both"/>
        <w:rPr>
          <w:rFonts w:cs="Arial"/>
          <w:color w:val="000000"/>
        </w:rPr>
      </w:pPr>
      <w:r w:rsidRPr="007E39C6">
        <w:rPr>
          <w:rFonts w:cs="Arial"/>
          <w:color w:val="00000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124BBB07" w14:textId="77777777" w:rsidR="00676FA8" w:rsidRPr="007E39C6" w:rsidRDefault="00676FA8" w:rsidP="00E463F5">
      <w:pPr>
        <w:jc w:val="both"/>
        <w:rPr>
          <w:rFonts w:cs="Arial"/>
          <w:szCs w:val="20"/>
          <w:lang w:eastAsia="sl-SI"/>
        </w:rPr>
      </w:pPr>
    </w:p>
    <w:p w14:paraId="479DA722" w14:textId="4BC022D4" w:rsidR="00676FA8" w:rsidRPr="007E39C6" w:rsidRDefault="00676FA8" w:rsidP="000124D4">
      <w:pPr>
        <w:ind w:left="142"/>
        <w:jc w:val="center"/>
        <w:rPr>
          <w:rFonts w:cs="Arial"/>
          <w:b/>
          <w:bCs/>
          <w:szCs w:val="20"/>
          <w:lang w:eastAsia="sl-SI"/>
        </w:rPr>
      </w:pPr>
      <w:r w:rsidRPr="007E39C6">
        <w:rPr>
          <w:rFonts w:cs="Arial"/>
          <w:b/>
          <w:bCs/>
          <w:szCs w:val="20"/>
          <w:lang w:eastAsia="sl-SI"/>
        </w:rPr>
        <w:t>Hranjenje dokumentacije</w:t>
      </w:r>
    </w:p>
    <w:p w14:paraId="4B80D315" w14:textId="77777777" w:rsidR="00676FA8" w:rsidRPr="007E39C6" w:rsidRDefault="00676FA8" w:rsidP="00E463F5">
      <w:pPr>
        <w:jc w:val="both"/>
        <w:rPr>
          <w:rFonts w:cs="Arial"/>
          <w:szCs w:val="20"/>
          <w:lang w:eastAsia="sl-SI"/>
        </w:rPr>
      </w:pPr>
    </w:p>
    <w:p w14:paraId="21F9ECA7" w14:textId="0D70F29D" w:rsidR="00676FA8" w:rsidRPr="007E39C6" w:rsidRDefault="00676FA8" w:rsidP="00A5514D">
      <w:pPr>
        <w:pStyle w:val="Odstavekseznama"/>
        <w:numPr>
          <w:ilvl w:val="0"/>
          <w:numId w:val="3"/>
        </w:numPr>
        <w:jc w:val="center"/>
        <w:rPr>
          <w:rFonts w:cs="Arial"/>
          <w:szCs w:val="20"/>
          <w:lang w:eastAsia="sl-SI"/>
        </w:rPr>
      </w:pPr>
      <w:r w:rsidRPr="007E39C6">
        <w:rPr>
          <w:rFonts w:cs="Arial"/>
          <w:szCs w:val="20"/>
          <w:lang w:eastAsia="sl-SI"/>
        </w:rPr>
        <w:t>člen</w:t>
      </w:r>
    </w:p>
    <w:p w14:paraId="07D6B1AB" w14:textId="1D892B7A" w:rsidR="00676FA8" w:rsidRPr="007E39C6" w:rsidRDefault="00676FA8" w:rsidP="00676FA8">
      <w:pPr>
        <w:pStyle w:val="Odstavekseznama"/>
        <w:ind w:left="720"/>
        <w:rPr>
          <w:rFonts w:cs="Arial"/>
          <w:szCs w:val="20"/>
          <w:lang w:eastAsia="sl-SI"/>
        </w:rPr>
      </w:pPr>
    </w:p>
    <w:p w14:paraId="58E3E8BD" w14:textId="2ACFBF69" w:rsidR="00676FA8" w:rsidRPr="007E39C6" w:rsidRDefault="00676FA8" w:rsidP="00676FA8">
      <w:pPr>
        <w:jc w:val="both"/>
        <w:rPr>
          <w:rFonts w:cs="Arial"/>
          <w:szCs w:val="20"/>
          <w:lang w:eastAsia="sl-SI"/>
        </w:rPr>
      </w:pPr>
      <w:r w:rsidRPr="007E39C6">
        <w:rPr>
          <w:rFonts w:cs="Arial"/>
          <w:szCs w:val="20"/>
          <w:lang w:eastAsia="sl-SI"/>
        </w:rPr>
        <w:t>Pogodbeni stranki morata na varen in urejen način hraniti vse dokumente in račune, ki se nanašajo na operacijo in z njim povezano financiranje, vsaj do 31. 1</w:t>
      </w:r>
      <w:r w:rsidR="00065AE8" w:rsidRPr="007E39C6">
        <w:rPr>
          <w:rFonts w:cs="Arial"/>
          <w:szCs w:val="20"/>
          <w:lang w:eastAsia="sl-SI"/>
        </w:rPr>
        <w:t>2</w:t>
      </w:r>
      <w:r w:rsidRPr="007E39C6">
        <w:rPr>
          <w:rFonts w:cs="Arial"/>
          <w:szCs w:val="20"/>
          <w:lang w:eastAsia="sl-SI"/>
        </w:rPr>
        <w:t xml:space="preserve">. 2034. Ta datum ne vpliva na morebitne daljše </w:t>
      </w:r>
      <w:r w:rsidR="00AD511E" w:rsidRPr="007E39C6">
        <w:rPr>
          <w:rFonts w:cs="Arial"/>
          <w:szCs w:val="20"/>
          <w:lang w:eastAsia="sl-SI"/>
        </w:rPr>
        <w:t>r</w:t>
      </w:r>
      <w:r w:rsidRPr="007E39C6">
        <w:rPr>
          <w:rFonts w:cs="Arial"/>
          <w:szCs w:val="20"/>
          <w:lang w:eastAsia="sl-SI"/>
        </w:rPr>
        <w:t>oke hrambe, predpisane z nacionalno zakonodajo.</w:t>
      </w:r>
    </w:p>
    <w:p w14:paraId="059FC90C" w14:textId="77777777" w:rsidR="00676FA8" w:rsidRPr="007E39C6" w:rsidRDefault="00676FA8" w:rsidP="00676FA8">
      <w:pPr>
        <w:jc w:val="both"/>
        <w:rPr>
          <w:rFonts w:cs="Arial"/>
          <w:szCs w:val="20"/>
          <w:lang w:eastAsia="sl-SI"/>
        </w:rPr>
      </w:pPr>
    </w:p>
    <w:p w14:paraId="6E616035" w14:textId="73C62CA2" w:rsidR="00676FA8" w:rsidRPr="007E39C6" w:rsidRDefault="00676FA8" w:rsidP="00676FA8">
      <w:pPr>
        <w:jc w:val="both"/>
        <w:rPr>
          <w:rFonts w:cs="Arial"/>
          <w:szCs w:val="20"/>
          <w:lang w:eastAsia="sl-SI"/>
        </w:rPr>
      </w:pPr>
      <w:r w:rsidRPr="007E39C6">
        <w:rPr>
          <w:rFonts w:cs="Arial"/>
          <w:szCs w:val="20"/>
          <w:lang w:eastAsia="sl-SI"/>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142FA3CE" w14:textId="77777777" w:rsidR="00676FA8" w:rsidRPr="007E39C6" w:rsidRDefault="00676FA8" w:rsidP="00676FA8">
      <w:pPr>
        <w:jc w:val="both"/>
        <w:rPr>
          <w:rFonts w:cs="Arial"/>
          <w:szCs w:val="20"/>
          <w:lang w:eastAsia="sl-SI"/>
        </w:rPr>
      </w:pPr>
    </w:p>
    <w:p w14:paraId="127F3D70" w14:textId="62D72C2A" w:rsidR="00676FA8" w:rsidRPr="007E39C6" w:rsidRDefault="00676FA8" w:rsidP="00676FA8">
      <w:pPr>
        <w:jc w:val="both"/>
        <w:rPr>
          <w:rFonts w:cs="Arial"/>
          <w:szCs w:val="20"/>
          <w:lang w:eastAsia="sl-SI"/>
        </w:rPr>
      </w:pPr>
      <w:r w:rsidRPr="007E39C6">
        <w:rPr>
          <w:rFonts w:cs="Arial"/>
          <w:szCs w:val="20"/>
          <w:lang w:eastAsia="sl-SI"/>
        </w:rPr>
        <w:t>Pogodbene stranke bodo omogočile dostop do dokumentacije organu upravljanja, posredniškemu organu, organu za potrjevanje, revizijskemu organu ter drugim nadzornim organom.</w:t>
      </w:r>
    </w:p>
    <w:p w14:paraId="4AC68778" w14:textId="77777777" w:rsidR="00B236FC" w:rsidRPr="007E39C6" w:rsidRDefault="00B236FC" w:rsidP="00397E63">
      <w:pPr>
        <w:rPr>
          <w:rFonts w:cs="Arial"/>
          <w:b/>
          <w:bCs/>
          <w:szCs w:val="20"/>
          <w:lang w:eastAsia="sl-SI"/>
        </w:rPr>
      </w:pPr>
    </w:p>
    <w:p w14:paraId="23F8EDC6" w14:textId="4E191560" w:rsidR="00F603FB" w:rsidRPr="007E39C6" w:rsidRDefault="00F603FB" w:rsidP="005A4C15">
      <w:pPr>
        <w:ind w:left="284"/>
        <w:jc w:val="center"/>
        <w:rPr>
          <w:rFonts w:cs="Arial"/>
          <w:b/>
          <w:bCs/>
          <w:szCs w:val="20"/>
          <w:lang w:eastAsia="sl-SI"/>
        </w:rPr>
      </w:pPr>
      <w:r w:rsidRPr="007E39C6">
        <w:rPr>
          <w:rFonts w:cs="Arial"/>
          <w:b/>
          <w:bCs/>
          <w:szCs w:val="20"/>
          <w:lang w:eastAsia="sl-SI"/>
        </w:rPr>
        <w:t>Komuniciranje in obveščanje javnosti</w:t>
      </w:r>
    </w:p>
    <w:p w14:paraId="216EAFED" w14:textId="77777777" w:rsidR="00F603FB" w:rsidRPr="007E39C6" w:rsidRDefault="00F603FB" w:rsidP="00F603FB">
      <w:pPr>
        <w:jc w:val="center"/>
        <w:rPr>
          <w:rFonts w:cs="Arial"/>
          <w:b/>
          <w:bCs/>
          <w:szCs w:val="20"/>
          <w:lang w:eastAsia="sl-SI"/>
        </w:rPr>
      </w:pPr>
    </w:p>
    <w:p w14:paraId="6E69E4D4" w14:textId="2E5FD909" w:rsidR="00F603FB" w:rsidRPr="007E39C6" w:rsidRDefault="00F603FB" w:rsidP="00A5514D">
      <w:pPr>
        <w:pStyle w:val="Odstavekseznama"/>
        <w:numPr>
          <w:ilvl w:val="0"/>
          <w:numId w:val="3"/>
        </w:numPr>
        <w:jc w:val="center"/>
        <w:rPr>
          <w:rFonts w:cs="Arial"/>
          <w:szCs w:val="20"/>
          <w:lang w:eastAsia="sl-SI"/>
        </w:rPr>
      </w:pPr>
      <w:r w:rsidRPr="007E39C6">
        <w:rPr>
          <w:rFonts w:cs="Arial"/>
          <w:szCs w:val="20"/>
          <w:lang w:eastAsia="sl-SI"/>
        </w:rPr>
        <w:t>člen</w:t>
      </w:r>
    </w:p>
    <w:p w14:paraId="1D5BF631" w14:textId="77777777" w:rsidR="00F603FB" w:rsidRPr="007E39C6" w:rsidRDefault="00F603FB" w:rsidP="00F603FB">
      <w:pPr>
        <w:pStyle w:val="Odstavekseznama"/>
        <w:ind w:left="720"/>
        <w:rPr>
          <w:rFonts w:cs="Arial"/>
          <w:szCs w:val="20"/>
          <w:lang w:eastAsia="sl-SI"/>
        </w:rPr>
      </w:pPr>
    </w:p>
    <w:p w14:paraId="468F7661" w14:textId="3F1E2AEB" w:rsidR="008074B9" w:rsidRPr="007E39C6" w:rsidRDefault="00F603FB" w:rsidP="00F00D48">
      <w:pPr>
        <w:jc w:val="both"/>
        <w:rPr>
          <w:rFonts w:cs="Arial"/>
          <w:szCs w:val="20"/>
          <w:lang w:eastAsia="sl-SI"/>
        </w:rPr>
      </w:pPr>
      <w:r w:rsidRPr="007E39C6">
        <w:rPr>
          <w:rFonts w:cs="Arial"/>
          <w:szCs w:val="20"/>
          <w:lang w:eastAsia="sl-SI"/>
        </w:rPr>
        <w:t>Pogodbeni stranki sta dolžni spoštovani pravila o informiranju in obveščanju javnosti, ki so podrobno določena z Uredbo (EU) št. 2021/1060 ter Navodili organa upravljanja na področju komuniciranja vsebin Evropske kohezijske politike v programskem obdobju 2021-2027.</w:t>
      </w:r>
    </w:p>
    <w:p w14:paraId="44DE43CB" w14:textId="77777777" w:rsidR="00FA50E9" w:rsidRPr="007E39C6" w:rsidRDefault="00FA50E9" w:rsidP="005A4C15">
      <w:pPr>
        <w:ind w:left="142"/>
        <w:jc w:val="center"/>
        <w:rPr>
          <w:rFonts w:cs="Arial"/>
          <w:b/>
          <w:bCs/>
          <w:szCs w:val="20"/>
          <w:lang w:eastAsia="sl-SI"/>
        </w:rPr>
      </w:pPr>
    </w:p>
    <w:p w14:paraId="0BA308B9" w14:textId="77777777" w:rsidR="00FA50E9" w:rsidRPr="007E39C6" w:rsidRDefault="00FA50E9" w:rsidP="005A4C15">
      <w:pPr>
        <w:ind w:left="142"/>
        <w:jc w:val="center"/>
        <w:rPr>
          <w:rFonts w:cs="Arial"/>
          <w:b/>
          <w:bCs/>
          <w:szCs w:val="20"/>
          <w:lang w:eastAsia="sl-SI"/>
        </w:rPr>
      </w:pPr>
    </w:p>
    <w:p w14:paraId="6F466093" w14:textId="77777777" w:rsidR="00FA50E9" w:rsidRPr="007E39C6" w:rsidRDefault="00FA50E9" w:rsidP="005A4C15">
      <w:pPr>
        <w:ind w:left="142"/>
        <w:jc w:val="center"/>
        <w:rPr>
          <w:rFonts w:cs="Arial"/>
          <w:b/>
          <w:bCs/>
          <w:szCs w:val="20"/>
          <w:lang w:eastAsia="sl-SI"/>
        </w:rPr>
      </w:pPr>
    </w:p>
    <w:p w14:paraId="197C9FED" w14:textId="77777777" w:rsidR="00FA50E9" w:rsidRPr="007E39C6" w:rsidRDefault="00FA50E9" w:rsidP="005A4C15">
      <w:pPr>
        <w:ind w:left="142"/>
        <w:jc w:val="center"/>
        <w:rPr>
          <w:rFonts w:cs="Arial"/>
          <w:b/>
          <w:bCs/>
          <w:szCs w:val="20"/>
          <w:lang w:eastAsia="sl-SI"/>
        </w:rPr>
      </w:pPr>
    </w:p>
    <w:p w14:paraId="49B92350" w14:textId="77777777" w:rsidR="00FA50E9" w:rsidRPr="007E39C6" w:rsidRDefault="00FA50E9" w:rsidP="005A4C15">
      <w:pPr>
        <w:ind w:left="142"/>
        <w:jc w:val="center"/>
        <w:rPr>
          <w:rFonts w:cs="Arial"/>
          <w:b/>
          <w:bCs/>
          <w:szCs w:val="20"/>
          <w:lang w:eastAsia="sl-SI"/>
        </w:rPr>
      </w:pPr>
    </w:p>
    <w:p w14:paraId="0F0999B6" w14:textId="5D0FFF11" w:rsidR="00CF21C6" w:rsidRPr="007E39C6" w:rsidRDefault="00CF21C6" w:rsidP="005A4C15">
      <w:pPr>
        <w:ind w:left="142"/>
        <w:jc w:val="center"/>
        <w:rPr>
          <w:rFonts w:cs="Arial"/>
          <w:b/>
          <w:bCs/>
          <w:szCs w:val="20"/>
          <w:lang w:eastAsia="sl-SI"/>
        </w:rPr>
      </w:pPr>
      <w:r w:rsidRPr="007E39C6">
        <w:rPr>
          <w:rFonts w:cs="Arial"/>
          <w:b/>
          <w:bCs/>
          <w:szCs w:val="20"/>
          <w:lang w:eastAsia="sl-SI"/>
        </w:rPr>
        <w:lastRenderedPageBreak/>
        <w:t>Obdelava osebnih podatkov</w:t>
      </w:r>
    </w:p>
    <w:p w14:paraId="68ABAD28" w14:textId="77777777" w:rsidR="00CF21C6" w:rsidRPr="007E39C6" w:rsidRDefault="00CF21C6" w:rsidP="00F00D48">
      <w:pPr>
        <w:jc w:val="both"/>
        <w:rPr>
          <w:rFonts w:cs="Arial"/>
          <w:szCs w:val="20"/>
          <w:lang w:eastAsia="sl-SI"/>
        </w:rPr>
      </w:pPr>
    </w:p>
    <w:p w14:paraId="687EECD4" w14:textId="71829040" w:rsidR="00CF21C6" w:rsidRPr="007E39C6" w:rsidRDefault="00CF21C6" w:rsidP="00CF21C6">
      <w:pPr>
        <w:pStyle w:val="Odstavekseznama"/>
        <w:numPr>
          <w:ilvl w:val="0"/>
          <w:numId w:val="3"/>
        </w:numPr>
        <w:autoSpaceDE w:val="0"/>
        <w:autoSpaceDN w:val="0"/>
        <w:adjustRightInd w:val="0"/>
        <w:spacing w:line="240" w:lineRule="auto"/>
        <w:jc w:val="center"/>
        <w:rPr>
          <w:rFonts w:cs="Arial"/>
          <w:szCs w:val="20"/>
        </w:rPr>
      </w:pPr>
      <w:r w:rsidRPr="007E39C6">
        <w:rPr>
          <w:rFonts w:cs="Arial"/>
          <w:szCs w:val="20"/>
        </w:rPr>
        <w:t>člen</w:t>
      </w:r>
    </w:p>
    <w:p w14:paraId="5D3E987D" w14:textId="77777777" w:rsidR="00CF21C6" w:rsidRPr="007E39C6" w:rsidRDefault="00CF21C6" w:rsidP="005A4C15">
      <w:pPr>
        <w:pStyle w:val="Odstavekseznama"/>
        <w:autoSpaceDE w:val="0"/>
        <w:autoSpaceDN w:val="0"/>
        <w:adjustRightInd w:val="0"/>
        <w:spacing w:line="240" w:lineRule="auto"/>
        <w:ind w:left="720"/>
        <w:rPr>
          <w:rFonts w:cs="Arial"/>
          <w:szCs w:val="20"/>
        </w:rPr>
      </w:pPr>
    </w:p>
    <w:p w14:paraId="420818FF" w14:textId="22A1B898" w:rsidR="00CF21C6" w:rsidRPr="007E39C6" w:rsidRDefault="00CF21C6" w:rsidP="00CF21C6">
      <w:pPr>
        <w:autoSpaceDE w:val="0"/>
        <w:autoSpaceDN w:val="0"/>
        <w:adjustRightInd w:val="0"/>
        <w:spacing w:line="240" w:lineRule="auto"/>
        <w:jc w:val="both"/>
        <w:rPr>
          <w:rFonts w:cs="Arial"/>
          <w:szCs w:val="20"/>
        </w:rPr>
      </w:pPr>
      <w:r w:rsidRPr="007E39C6">
        <w:rPr>
          <w:rFonts w:cs="Arial"/>
          <w:szCs w:val="20"/>
        </w:rPr>
        <w:t xml:space="preserve">Naročnik (upravičenec) seznanja prodajalca, da je zavezan subjekte iz drugega odstavka tega člena, katerih osebni podatki se bodo obdelovali, seznaniti z obveznostjo zagotavljanja podatkov o prejemnikih sredstev oziroma dejanskih lastnikih prejemnikov sredstev v skladu z določili Uredbe 2021/1060/EU in ga obvešča, da bo obdeloval njihove osebne podatke ter ga seznanja s pravno podlago za obdelavo. </w:t>
      </w:r>
    </w:p>
    <w:p w14:paraId="4BB3B658" w14:textId="77777777" w:rsidR="00CF21C6" w:rsidRPr="007E39C6" w:rsidRDefault="00CF21C6" w:rsidP="00CF21C6">
      <w:pPr>
        <w:autoSpaceDE w:val="0"/>
        <w:autoSpaceDN w:val="0"/>
        <w:adjustRightInd w:val="0"/>
        <w:spacing w:line="240" w:lineRule="auto"/>
        <w:jc w:val="both"/>
        <w:rPr>
          <w:rFonts w:cs="Arial"/>
          <w:szCs w:val="20"/>
        </w:rPr>
      </w:pPr>
    </w:p>
    <w:p w14:paraId="4867214A" w14:textId="77777777" w:rsidR="00CF21C6" w:rsidRPr="007E39C6" w:rsidRDefault="00CF21C6" w:rsidP="00CF21C6">
      <w:pPr>
        <w:autoSpaceDE w:val="0"/>
        <w:autoSpaceDN w:val="0"/>
        <w:adjustRightInd w:val="0"/>
        <w:spacing w:line="240" w:lineRule="auto"/>
        <w:jc w:val="both"/>
        <w:rPr>
          <w:rFonts w:cs="Arial"/>
          <w:szCs w:val="20"/>
        </w:rPr>
      </w:pPr>
      <w:r w:rsidRPr="007E39C6">
        <w:rPr>
          <w:rFonts w:cs="Arial"/>
          <w:szCs w:val="20"/>
        </w:rPr>
        <w:t>Ministrstvo za pravosodje (posredniško telo; v nadaljevanju: ministrstvo) na podlagi 69. člena in Priloge XVII Uredbe 2021/1060/EU obdeluje osebne podatke izključno za namen revizij in nadzora ter za zagotovitev primerljivih informacij o porabi sredstev v zvezi z operacijo. V ta namen bo moral naročnik (upravičenec) pri izvajanju operacije zagotoviti podatke o prejemnikih oziroma dejanskih lastnikih prejemnikov sredstev, kot so le-ti opredeljeni v 42. do 44. členu Zakona o preprečevanju pranja denarja in financiranja terorizma (Uradni list RS, št. 48/22, 145/22, 17/25 in 56/25), in sicer:</w:t>
      </w:r>
    </w:p>
    <w:p w14:paraId="3774ED20" w14:textId="77777777" w:rsidR="00CF21C6" w:rsidRPr="007E39C6" w:rsidRDefault="00CF21C6" w:rsidP="00CF21C6">
      <w:pPr>
        <w:autoSpaceDE w:val="0"/>
        <w:autoSpaceDN w:val="0"/>
        <w:adjustRightInd w:val="0"/>
        <w:spacing w:line="240" w:lineRule="auto"/>
        <w:ind w:firstLine="708"/>
        <w:jc w:val="both"/>
        <w:rPr>
          <w:rFonts w:cs="Arial"/>
          <w:szCs w:val="20"/>
        </w:rPr>
      </w:pPr>
      <w:r w:rsidRPr="007E39C6">
        <w:rPr>
          <w:rFonts w:cs="Arial"/>
          <w:szCs w:val="20"/>
        </w:rPr>
        <w:t>- dejanskih lastnikih upravičenca,</w:t>
      </w:r>
    </w:p>
    <w:p w14:paraId="1BB9A4EB" w14:textId="77777777" w:rsidR="00CF21C6" w:rsidRPr="007E39C6" w:rsidRDefault="00CF21C6" w:rsidP="00CF21C6">
      <w:pPr>
        <w:autoSpaceDE w:val="0"/>
        <w:autoSpaceDN w:val="0"/>
        <w:adjustRightInd w:val="0"/>
        <w:spacing w:line="240" w:lineRule="auto"/>
        <w:ind w:firstLine="708"/>
        <w:jc w:val="both"/>
        <w:rPr>
          <w:rFonts w:cs="Arial"/>
          <w:szCs w:val="20"/>
        </w:rPr>
      </w:pPr>
      <w:r w:rsidRPr="007E39C6">
        <w:rPr>
          <w:rFonts w:cs="Arial"/>
          <w:szCs w:val="20"/>
        </w:rPr>
        <w:t>- izvajalcih,</w:t>
      </w:r>
    </w:p>
    <w:p w14:paraId="3BF87901" w14:textId="77777777" w:rsidR="00CF21C6" w:rsidRPr="007E39C6" w:rsidRDefault="00CF21C6" w:rsidP="00CF21C6">
      <w:pPr>
        <w:autoSpaceDE w:val="0"/>
        <w:autoSpaceDN w:val="0"/>
        <w:adjustRightInd w:val="0"/>
        <w:spacing w:line="240" w:lineRule="auto"/>
        <w:ind w:firstLine="708"/>
        <w:jc w:val="both"/>
        <w:rPr>
          <w:rFonts w:cs="Arial"/>
          <w:szCs w:val="20"/>
        </w:rPr>
      </w:pPr>
      <w:r w:rsidRPr="007E39C6">
        <w:rPr>
          <w:rFonts w:cs="Arial"/>
          <w:szCs w:val="20"/>
        </w:rPr>
        <w:t>- dejanskih lastnikih izvajalca,</w:t>
      </w:r>
    </w:p>
    <w:p w14:paraId="4646E697" w14:textId="77777777" w:rsidR="00CF21C6" w:rsidRPr="007E39C6" w:rsidRDefault="00CF21C6" w:rsidP="00CF21C6">
      <w:pPr>
        <w:autoSpaceDE w:val="0"/>
        <w:autoSpaceDN w:val="0"/>
        <w:adjustRightInd w:val="0"/>
        <w:spacing w:line="240" w:lineRule="auto"/>
        <w:ind w:firstLine="708"/>
        <w:jc w:val="both"/>
        <w:rPr>
          <w:rFonts w:cs="Arial"/>
          <w:szCs w:val="20"/>
        </w:rPr>
      </w:pPr>
      <w:r w:rsidRPr="007E39C6">
        <w:rPr>
          <w:rFonts w:cs="Arial"/>
          <w:szCs w:val="20"/>
        </w:rPr>
        <w:t>- podizvajalcih, kadar njihov delež opravljenih del presega 50.000 EUR,</w:t>
      </w:r>
    </w:p>
    <w:p w14:paraId="290916C8" w14:textId="77777777" w:rsidR="00CF21C6" w:rsidRPr="007E39C6" w:rsidRDefault="00CF21C6" w:rsidP="00CF21C6">
      <w:pPr>
        <w:autoSpaceDE w:val="0"/>
        <w:autoSpaceDN w:val="0"/>
        <w:adjustRightInd w:val="0"/>
        <w:spacing w:line="240" w:lineRule="auto"/>
        <w:jc w:val="both"/>
        <w:rPr>
          <w:rFonts w:cs="Arial"/>
          <w:szCs w:val="20"/>
        </w:rPr>
      </w:pPr>
      <w:r w:rsidRPr="007E39C6">
        <w:rPr>
          <w:rFonts w:cs="Arial"/>
          <w:szCs w:val="20"/>
        </w:rPr>
        <w:t>pri čemer za zgoraj opredeljene subjekte zagotovi naslednje podatke: imena in priimke, datume rojstva in identifikacijske številke za DDV ali davčne identifikacijske številke.</w:t>
      </w:r>
    </w:p>
    <w:p w14:paraId="5CBBCE05" w14:textId="77777777" w:rsidR="00CF21C6" w:rsidRPr="007E39C6" w:rsidRDefault="00CF21C6" w:rsidP="00CF21C6">
      <w:pPr>
        <w:autoSpaceDE w:val="0"/>
        <w:autoSpaceDN w:val="0"/>
        <w:adjustRightInd w:val="0"/>
        <w:spacing w:line="240" w:lineRule="auto"/>
        <w:jc w:val="both"/>
        <w:rPr>
          <w:rFonts w:cs="Arial"/>
          <w:szCs w:val="20"/>
        </w:rPr>
      </w:pPr>
    </w:p>
    <w:p w14:paraId="2BDB8E14" w14:textId="77777777" w:rsidR="00CF21C6" w:rsidRPr="007E39C6" w:rsidRDefault="00CF21C6" w:rsidP="00CF21C6">
      <w:pPr>
        <w:autoSpaceDE w:val="0"/>
        <w:autoSpaceDN w:val="0"/>
        <w:adjustRightInd w:val="0"/>
        <w:spacing w:line="240" w:lineRule="auto"/>
        <w:jc w:val="both"/>
        <w:rPr>
          <w:rFonts w:cs="Arial"/>
          <w:szCs w:val="20"/>
        </w:rPr>
      </w:pPr>
      <w:r w:rsidRPr="007E39C6">
        <w:rPr>
          <w:rFonts w:cs="Arial"/>
          <w:szCs w:val="20"/>
        </w:rPr>
        <w:t>Naročnik (upravičenec), ki je skladno z zakonom, ki ureja preprečevanje pranja denarja in financiranja terorizma, zavezan k vpisu podatkov v Register dejanskih lastnikov (v nadaljnjem besedilu: Register), ki ga vodi Agencija Republike Slovenije za javnopravne evidence in storitve (AJPES) zagotavlja, da so v Registru vpisani podatki o njegovih dejanskih lastnikih. Naročnik (upravičenec), ki skladno z zakonom, ki ureja preprečevanje pranja denarja in financiranja terorizma, ni zavezan k vpisu podatkov v Register, bo moral na poziv ministrstva in v roku, postavljenem v pozivu, posredoval točne, popolne in posodobljene podatke o njegovih dejanskih lastnikih. Nadalje bo moral naročnik (upravičenec) na poziv ministrstva v roku, postavljenem v pozivu, posredoval točne, popolne in posodobljene podatke o ostalih subjektih iz drugega odstavka tega člena, ki jih je ministrstvo kot posredniško telo dolžno zagotavljati po predpisih, ki urejajo izvajanje evropske kohezijske politike.</w:t>
      </w:r>
    </w:p>
    <w:p w14:paraId="7EDE3E9D" w14:textId="77777777" w:rsidR="0083723B" w:rsidRPr="007E39C6" w:rsidRDefault="0083723B" w:rsidP="00F00D48">
      <w:pPr>
        <w:jc w:val="both"/>
        <w:rPr>
          <w:rFonts w:cs="Arial"/>
          <w:szCs w:val="20"/>
          <w:lang w:eastAsia="sl-SI"/>
        </w:rPr>
      </w:pPr>
    </w:p>
    <w:p w14:paraId="34C91E6A" w14:textId="22021FEC" w:rsidR="00F603FB" w:rsidRPr="007E39C6" w:rsidRDefault="00F603FB" w:rsidP="0067663A">
      <w:pPr>
        <w:ind w:left="142"/>
        <w:jc w:val="center"/>
        <w:rPr>
          <w:rFonts w:cs="Arial"/>
          <w:b/>
          <w:bCs/>
          <w:szCs w:val="20"/>
          <w:lang w:eastAsia="sl-SI"/>
        </w:rPr>
      </w:pPr>
      <w:r w:rsidRPr="007E39C6">
        <w:rPr>
          <w:rFonts w:cs="Arial"/>
          <w:b/>
          <w:bCs/>
          <w:szCs w:val="20"/>
          <w:lang w:eastAsia="sl-SI"/>
        </w:rPr>
        <w:t>Dvojno financiranje</w:t>
      </w:r>
    </w:p>
    <w:p w14:paraId="0FD40A83" w14:textId="77777777" w:rsidR="00F603FB" w:rsidRPr="007E39C6" w:rsidRDefault="00F603FB" w:rsidP="00F603FB">
      <w:pPr>
        <w:jc w:val="both"/>
        <w:rPr>
          <w:rFonts w:cs="Arial"/>
          <w:szCs w:val="20"/>
          <w:lang w:eastAsia="sl-SI"/>
        </w:rPr>
      </w:pPr>
    </w:p>
    <w:p w14:paraId="30670311" w14:textId="2F373B74" w:rsidR="00F603FB" w:rsidRPr="007E39C6" w:rsidRDefault="00F603FB" w:rsidP="00A5514D">
      <w:pPr>
        <w:pStyle w:val="Odstavekseznama"/>
        <w:numPr>
          <w:ilvl w:val="0"/>
          <w:numId w:val="3"/>
        </w:numPr>
        <w:jc w:val="center"/>
        <w:rPr>
          <w:rFonts w:cs="Arial"/>
          <w:szCs w:val="20"/>
          <w:lang w:eastAsia="sl-SI"/>
        </w:rPr>
      </w:pPr>
      <w:r w:rsidRPr="007E39C6">
        <w:rPr>
          <w:rFonts w:cs="Arial"/>
          <w:szCs w:val="20"/>
          <w:lang w:eastAsia="sl-SI"/>
        </w:rPr>
        <w:t>člen</w:t>
      </w:r>
    </w:p>
    <w:p w14:paraId="4706A5FA" w14:textId="77777777" w:rsidR="00F603FB" w:rsidRPr="007E39C6" w:rsidRDefault="00F603FB" w:rsidP="00F603FB">
      <w:pPr>
        <w:jc w:val="both"/>
        <w:rPr>
          <w:rFonts w:cs="Arial"/>
          <w:szCs w:val="20"/>
          <w:lang w:eastAsia="sl-SI"/>
        </w:rPr>
      </w:pPr>
    </w:p>
    <w:p w14:paraId="39253B49" w14:textId="1E138963" w:rsidR="00F603FB" w:rsidRPr="007E39C6" w:rsidRDefault="00F603FB" w:rsidP="00F603FB">
      <w:pPr>
        <w:jc w:val="both"/>
        <w:rPr>
          <w:rFonts w:cs="Arial"/>
          <w:szCs w:val="20"/>
          <w:lang w:eastAsia="sl-SI"/>
        </w:rPr>
      </w:pPr>
      <w:r w:rsidRPr="007E39C6">
        <w:rPr>
          <w:rFonts w:cs="Arial"/>
          <w:szCs w:val="20"/>
          <w:lang w:eastAsia="sl-SI"/>
        </w:rPr>
        <w:t>Noben izdatek, ki je nastal v zvezi z operacijo, ne sme biti dvojno financiran iz kakršnihkoli drugih evropskih in/ali nacionalnih sredstev. To pomeni, da se za iste izdatke ne sme dvakrat zahtevati povračilo, niti jih vključiti v več operacij in/ali uporabljati že odobren</w:t>
      </w:r>
      <w:r w:rsidR="00700A5C" w:rsidRPr="007E39C6">
        <w:rPr>
          <w:rFonts w:cs="Arial"/>
          <w:szCs w:val="20"/>
          <w:lang w:eastAsia="sl-SI"/>
        </w:rPr>
        <w:t>o</w:t>
      </w:r>
      <w:r w:rsidRPr="007E39C6">
        <w:rPr>
          <w:rFonts w:cs="Arial"/>
          <w:szCs w:val="20"/>
          <w:lang w:eastAsia="sl-SI"/>
        </w:rPr>
        <w:t xml:space="preserve"> sofinanciranje EU.</w:t>
      </w:r>
    </w:p>
    <w:p w14:paraId="63681AE3" w14:textId="77777777" w:rsidR="004B6BAE" w:rsidRPr="007E39C6" w:rsidRDefault="004B6BAE" w:rsidP="005F7EAE">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rPr>
      </w:pPr>
    </w:p>
    <w:p w14:paraId="5A6CE522" w14:textId="1F78DB37" w:rsidR="00013812" w:rsidRPr="007E39C6" w:rsidRDefault="00013812" w:rsidP="0067663A">
      <w:pPr>
        <w:ind w:left="142"/>
        <w:jc w:val="center"/>
        <w:rPr>
          <w:rFonts w:cs="Arial"/>
          <w:b/>
          <w:bCs/>
          <w:color w:val="000000"/>
        </w:rPr>
      </w:pPr>
      <w:r w:rsidRPr="007E39C6">
        <w:rPr>
          <w:rFonts w:cs="Arial"/>
          <w:b/>
          <w:bCs/>
          <w:color w:val="000000"/>
        </w:rPr>
        <w:t>Odstop od pogodbe</w:t>
      </w:r>
    </w:p>
    <w:p w14:paraId="3AF715DF" w14:textId="77777777" w:rsidR="00013812" w:rsidRPr="007E39C6" w:rsidRDefault="00013812" w:rsidP="00013812">
      <w:pPr>
        <w:ind w:left="11"/>
        <w:jc w:val="center"/>
        <w:rPr>
          <w:rFonts w:cs="Arial"/>
          <w:b/>
          <w:bCs/>
          <w:color w:val="000000"/>
        </w:rPr>
      </w:pPr>
    </w:p>
    <w:p w14:paraId="1E9F2CEF" w14:textId="77777777" w:rsidR="00013812" w:rsidRPr="007E39C6" w:rsidRDefault="00013812" w:rsidP="00A5514D">
      <w:pPr>
        <w:numPr>
          <w:ilvl w:val="0"/>
          <w:numId w:val="3"/>
        </w:numPr>
        <w:overflowPunct w:val="0"/>
        <w:autoSpaceDE w:val="0"/>
        <w:autoSpaceDN w:val="0"/>
        <w:adjustRightInd w:val="0"/>
        <w:jc w:val="center"/>
        <w:textAlignment w:val="baseline"/>
        <w:rPr>
          <w:rFonts w:cs="Arial"/>
        </w:rPr>
      </w:pPr>
      <w:r w:rsidRPr="007E39C6">
        <w:rPr>
          <w:rFonts w:cs="Arial"/>
        </w:rPr>
        <w:t>člen</w:t>
      </w:r>
    </w:p>
    <w:p w14:paraId="5B8B8FA9" w14:textId="77777777" w:rsidR="00013812" w:rsidRPr="007E39C6" w:rsidRDefault="00013812" w:rsidP="00013812">
      <w:pPr>
        <w:overflowPunct w:val="0"/>
        <w:autoSpaceDE w:val="0"/>
        <w:autoSpaceDN w:val="0"/>
        <w:adjustRightInd w:val="0"/>
        <w:ind w:left="720"/>
        <w:textAlignment w:val="baseline"/>
        <w:rPr>
          <w:rFonts w:cs="Arial"/>
        </w:rPr>
      </w:pPr>
    </w:p>
    <w:p w14:paraId="70492E4A" w14:textId="77777777" w:rsidR="00217022" w:rsidRPr="007E39C6" w:rsidRDefault="00217022" w:rsidP="00217022">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bCs/>
          <w:color w:val="000000"/>
        </w:rPr>
      </w:pPr>
      <w:r w:rsidRPr="007E39C6">
        <w:rPr>
          <w:rFonts w:cs="Arial"/>
          <w:bCs/>
          <w:color w:val="000000"/>
        </w:rPr>
        <w:t xml:space="preserve">Katerakoli od pogodbenih strank lahko zaradi kršitev pogodbenih obveznosti s strani nasprotne stranke, če kršitve ne prenehajo po pisnem opominu, odstopi od pogodbe brez odpovednega roka. V primeru odstopa sta pogodbeni stranki dolžni poravnati medsebojne obveznosti iz te </w:t>
      </w:r>
      <w:r w:rsidRPr="007E39C6">
        <w:rPr>
          <w:rFonts w:cs="Arial"/>
          <w:bCs/>
          <w:color w:val="000000"/>
        </w:rPr>
        <w:lastRenderedPageBreak/>
        <w:t>pogodbe in nastalo škodo.</w:t>
      </w:r>
    </w:p>
    <w:p w14:paraId="4281BF26" w14:textId="77777777" w:rsidR="00217022" w:rsidRPr="007E39C6" w:rsidRDefault="00217022" w:rsidP="00217022">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bCs/>
          <w:color w:val="000000"/>
        </w:rPr>
      </w:pPr>
    </w:p>
    <w:p w14:paraId="068EEECC" w14:textId="3D187854" w:rsidR="00217022" w:rsidRPr="007E39C6" w:rsidRDefault="00217022" w:rsidP="00217022">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bCs/>
          <w:color w:val="000000"/>
        </w:rPr>
      </w:pPr>
      <w:r w:rsidRPr="007E39C6">
        <w:rPr>
          <w:rFonts w:cs="Arial"/>
          <w:bCs/>
          <w:color w:val="000000"/>
        </w:rPr>
        <w:t xml:space="preserve">V primeru bistvenih kršitev obveznosti </w:t>
      </w:r>
      <w:r w:rsidR="003F0698" w:rsidRPr="007E39C6">
        <w:rPr>
          <w:rFonts w:cs="Arial"/>
          <w:bCs/>
          <w:color w:val="000000"/>
        </w:rPr>
        <w:t>prodajalca</w:t>
      </w:r>
      <w:r w:rsidRPr="007E39C6">
        <w:rPr>
          <w:rFonts w:cs="Arial"/>
          <w:bCs/>
          <w:color w:val="000000"/>
        </w:rPr>
        <w:t xml:space="preserve"> lahko naročnik odstopi od pogodbe brez opomina in brez odpovednega roka. Za bistvene kršitve te pogodbe se šteje zlasti:</w:t>
      </w:r>
    </w:p>
    <w:p w14:paraId="346BC15B" w14:textId="5909567A" w:rsidR="00217022" w:rsidRPr="007E39C6" w:rsidRDefault="00217022" w:rsidP="00A5514D">
      <w:pPr>
        <w:widowControl w:val="0"/>
        <w:numPr>
          <w:ilvl w:val="0"/>
          <w:numId w:val="9"/>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bCs/>
          <w:color w:val="000000"/>
        </w:rPr>
      </w:pPr>
      <w:r w:rsidRPr="007E39C6">
        <w:rPr>
          <w:rFonts w:cs="Arial"/>
          <w:bCs/>
          <w:color w:val="000000"/>
        </w:rPr>
        <w:t xml:space="preserve">če </w:t>
      </w:r>
      <w:r w:rsidR="003F0698" w:rsidRPr="007E39C6">
        <w:rPr>
          <w:rFonts w:cs="Arial"/>
          <w:bCs/>
          <w:color w:val="000000"/>
        </w:rPr>
        <w:t>prodajalec</w:t>
      </w:r>
      <w:r w:rsidRPr="007E39C6">
        <w:rPr>
          <w:rFonts w:cs="Arial"/>
          <w:bCs/>
          <w:color w:val="000000"/>
        </w:rPr>
        <w:t xml:space="preserve"> </w:t>
      </w:r>
      <w:r w:rsidR="003F0698" w:rsidRPr="007E39C6">
        <w:rPr>
          <w:rFonts w:cs="Arial"/>
          <w:bCs/>
          <w:color w:val="000000"/>
        </w:rPr>
        <w:t>ne omogoči naročniku prevzema vozil in s tem prevzem zamuja</w:t>
      </w:r>
      <w:r w:rsidRPr="007E39C6">
        <w:rPr>
          <w:rFonts w:cs="Arial"/>
          <w:bCs/>
          <w:color w:val="000000"/>
        </w:rPr>
        <w:t xml:space="preserve"> več kot </w:t>
      </w:r>
      <w:r w:rsidR="00FE113A" w:rsidRPr="007E39C6">
        <w:rPr>
          <w:rFonts w:cs="Arial"/>
          <w:bCs/>
          <w:color w:val="000000"/>
        </w:rPr>
        <w:t xml:space="preserve">30 </w:t>
      </w:r>
      <w:r w:rsidRPr="007E39C6">
        <w:rPr>
          <w:rFonts w:cs="Arial"/>
          <w:bCs/>
          <w:color w:val="000000"/>
        </w:rPr>
        <w:t>dni;</w:t>
      </w:r>
    </w:p>
    <w:p w14:paraId="24E59135" w14:textId="3270D747" w:rsidR="00217022" w:rsidRPr="007E39C6" w:rsidRDefault="00217022" w:rsidP="00A5514D">
      <w:pPr>
        <w:widowControl w:val="0"/>
        <w:numPr>
          <w:ilvl w:val="0"/>
          <w:numId w:val="9"/>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bCs/>
          <w:color w:val="000000"/>
        </w:rPr>
      </w:pPr>
      <w:r w:rsidRPr="007E39C6">
        <w:rPr>
          <w:rFonts w:cs="Arial"/>
          <w:bCs/>
          <w:color w:val="000000"/>
        </w:rPr>
        <w:t xml:space="preserve">če </w:t>
      </w:r>
      <w:r w:rsidR="003F0698" w:rsidRPr="007E39C6">
        <w:rPr>
          <w:rFonts w:cs="Arial"/>
          <w:bCs/>
          <w:color w:val="000000"/>
        </w:rPr>
        <w:t>prodajalec</w:t>
      </w:r>
      <w:r w:rsidRPr="007E39C6">
        <w:rPr>
          <w:rFonts w:cs="Arial"/>
          <w:bCs/>
          <w:color w:val="000000"/>
        </w:rPr>
        <w:t xml:space="preserve"> ne dosega pogodbeno dogovorjene kvalitete in je ne more vzpostaviti niti v naknadnem roku, ki mu ga določi naročnik;</w:t>
      </w:r>
    </w:p>
    <w:p w14:paraId="10E29593" w14:textId="0CA86AE0" w:rsidR="00217022" w:rsidRPr="007E39C6" w:rsidRDefault="00217022" w:rsidP="00FA50E9">
      <w:pPr>
        <w:widowControl w:val="0"/>
        <w:numPr>
          <w:ilvl w:val="0"/>
          <w:numId w:val="9"/>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bCs/>
          <w:color w:val="000000"/>
        </w:rPr>
      </w:pPr>
      <w:r w:rsidRPr="007E39C6">
        <w:rPr>
          <w:rFonts w:cs="Arial"/>
          <w:bCs/>
          <w:color w:val="000000"/>
        </w:rPr>
        <w:t>če podaljšanje rokov zaradi višje sile traja več kot 30 dni</w:t>
      </w:r>
      <w:r w:rsidR="00FA50E9" w:rsidRPr="007E39C6">
        <w:rPr>
          <w:rFonts w:cs="Arial"/>
          <w:bCs/>
          <w:color w:val="000000"/>
        </w:rPr>
        <w:t>.</w:t>
      </w:r>
    </w:p>
    <w:p w14:paraId="5F90E6AB" w14:textId="77777777" w:rsidR="00217022" w:rsidRPr="007E39C6" w:rsidRDefault="00217022" w:rsidP="00217022">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bCs/>
          <w:color w:val="000000"/>
        </w:rPr>
      </w:pPr>
    </w:p>
    <w:p w14:paraId="41A98409" w14:textId="31C5DFFB" w:rsidR="001C5A99" w:rsidRPr="007E39C6" w:rsidRDefault="001C5A99" w:rsidP="00217022">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bCs/>
          <w:color w:val="000000"/>
        </w:rPr>
      </w:pPr>
      <w:r w:rsidRPr="007E39C6">
        <w:rPr>
          <w:rFonts w:cs="Arial"/>
          <w:bCs/>
          <w:color w:val="000000"/>
        </w:rPr>
        <w:t>Če se kršitve nanašajo le na posamezen sklop, pogodbi zvesta stranka odstopi od pogodbe le v delu, ki se nanaša na ta sklop.</w:t>
      </w:r>
    </w:p>
    <w:p w14:paraId="192E7190" w14:textId="77777777" w:rsidR="001C5A99" w:rsidRPr="007E39C6" w:rsidRDefault="001C5A99" w:rsidP="00217022">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bCs/>
          <w:color w:val="000000"/>
        </w:rPr>
      </w:pPr>
    </w:p>
    <w:p w14:paraId="27583D4E" w14:textId="294DC3FA" w:rsidR="001C5A99" w:rsidRPr="007E39C6" w:rsidRDefault="001C5A99" w:rsidP="00217022">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bCs/>
          <w:color w:val="000000"/>
        </w:rPr>
      </w:pPr>
      <w:r w:rsidRPr="007E39C6">
        <w:rPr>
          <w:rFonts w:cs="Arial"/>
          <w:bCs/>
          <w:color w:val="000000"/>
        </w:rPr>
        <w:t>V vseh primerih, ko naročnik odstopi od pogodbe iz razlogov na strani prodajalca, je dolžan prodajalec plačati pogodbeno kazen v višini 15 % pogodbene vrednosti z DDV za sklop(e), na katere se odstop nanaša, in sicer v 8 dneh od prejema obvestila o odstopu. Pogodbena kazen ni odvisna od dejanskega nastanka škode naročniku. Če pa je dejanska škoda, ki nastane naročniku, višja od pogodbene kazni, je dolžan prodajalec plačati tudi razliko med pogodbeno kaznijo in dejansko škodo.</w:t>
      </w:r>
    </w:p>
    <w:p w14:paraId="61DA6506" w14:textId="77777777" w:rsidR="001C5A99" w:rsidRPr="007E39C6" w:rsidRDefault="001C5A99" w:rsidP="00217022">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bCs/>
          <w:color w:val="000000"/>
        </w:rPr>
      </w:pPr>
    </w:p>
    <w:p w14:paraId="5DF8DBBA" w14:textId="3D47EEF8" w:rsidR="00BA0012" w:rsidRPr="007E39C6" w:rsidRDefault="00217022" w:rsidP="005F7EAE">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bCs/>
          <w:color w:val="000000"/>
        </w:rPr>
      </w:pPr>
      <w:r w:rsidRPr="007E39C6">
        <w:rPr>
          <w:rFonts w:cs="Arial"/>
          <w:bCs/>
          <w:color w:val="000000"/>
        </w:rPr>
        <w:t>Pogodbeni stranki bosta podali izjavo o odpovedi oz. odstopu s priporočeno poštno pošiljko. Izjava o odpovedi oz. odstopu od pogodbe začne veljati z dnem prejema odpovedi in velja za vnaprej.</w:t>
      </w:r>
    </w:p>
    <w:p w14:paraId="3FC796E4" w14:textId="77777777" w:rsidR="00CF21C6" w:rsidRPr="007E39C6" w:rsidRDefault="00CF21C6" w:rsidP="005F7EAE">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bCs/>
          <w:color w:val="000000"/>
        </w:rPr>
      </w:pPr>
    </w:p>
    <w:p w14:paraId="4F2B31A4" w14:textId="0A389706" w:rsidR="00BA0012" w:rsidRPr="007E39C6" w:rsidRDefault="00BA0012" w:rsidP="0067663A">
      <w:pPr>
        <w:widowControl w:val="0"/>
        <w:tabs>
          <w:tab w:val="left" w:pos="284"/>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142"/>
        <w:jc w:val="center"/>
        <w:rPr>
          <w:rFonts w:cs="Arial"/>
          <w:b/>
          <w:color w:val="000000"/>
        </w:rPr>
      </w:pPr>
      <w:r w:rsidRPr="007E39C6">
        <w:rPr>
          <w:rFonts w:cs="Arial"/>
          <w:b/>
          <w:color w:val="000000"/>
        </w:rPr>
        <w:t>Razvezni pogoj</w:t>
      </w:r>
    </w:p>
    <w:p w14:paraId="4483F1BD" w14:textId="77777777" w:rsidR="00BA0012" w:rsidRPr="007E39C6" w:rsidRDefault="00BA0012" w:rsidP="00BA0012">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
          <w:color w:val="000000"/>
        </w:rPr>
      </w:pPr>
    </w:p>
    <w:p w14:paraId="471C4EB9" w14:textId="4429E63B" w:rsidR="00BA0012" w:rsidRPr="007E39C6" w:rsidRDefault="00BA0012" w:rsidP="00A5514D">
      <w:pPr>
        <w:pStyle w:val="Odstavekseznama"/>
        <w:widowControl w:val="0"/>
        <w:numPr>
          <w:ilvl w:val="0"/>
          <w:numId w:val="3"/>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cs="Arial"/>
          <w:bCs/>
          <w:color w:val="000000"/>
        </w:rPr>
      </w:pPr>
      <w:r w:rsidRPr="007E39C6">
        <w:rPr>
          <w:rFonts w:cs="Arial"/>
          <w:bCs/>
          <w:color w:val="000000"/>
        </w:rPr>
        <w:t>člen</w:t>
      </w:r>
    </w:p>
    <w:p w14:paraId="180B61B8" w14:textId="77777777" w:rsidR="00BA0012" w:rsidRPr="007E39C6" w:rsidRDefault="00BA0012" w:rsidP="00BA0012">
      <w:pPr>
        <w:pStyle w:val="Odstavekseznama"/>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cs="Arial"/>
          <w:b/>
          <w:color w:val="000000"/>
        </w:rPr>
      </w:pPr>
    </w:p>
    <w:p w14:paraId="2404E97F" w14:textId="77777777" w:rsidR="00BA0012" w:rsidRPr="007E39C6" w:rsidRDefault="00BA0012" w:rsidP="00BA0012">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rPr>
      </w:pPr>
      <w:r w:rsidRPr="007E39C6">
        <w:rPr>
          <w:rFonts w:cs="Arial"/>
          <w:color w:val="000000"/>
        </w:rPr>
        <w:t>Ta pogodba je sklenjena pod razveznim pogojem, ki se uresniči v primeru izpolnitve ene od naslednjih okoliščin:</w:t>
      </w:r>
    </w:p>
    <w:p w14:paraId="6B7E8241" w14:textId="77777777" w:rsidR="00BA0012" w:rsidRPr="007E39C6" w:rsidRDefault="00BA0012" w:rsidP="00A5514D">
      <w:pPr>
        <w:widowControl w:val="0"/>
        <w:numPr>
          <w:ilvl w:val="0"/>
          <w:numId w:val="10"/>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rPr>
      </w:pPr>
      <w:r w:rsidRPr="007E39C6">
        <w:rPr>
          <w:rFonts w:cs="Arial"/>
          <w:color w:val="000000"/>
        </w:rPr>
        <w:t xml:space="preserve">če bo naročnik seznanjen, da je sodišče s pravnomočno odločitvijo ugotovilo kršitev obveznosti delovne, okoljske ali socialne zakonodaje s strani izvajalca ali podizvajalca ali </w:t>
      </w:r>
    </w:p>
    <w:p w14:paraId="6F57DEA3" w14:textId="77777777" w:rsidR="00BA0012" w:rsidRPr="007E39C6" w:rsidRDefault="00BA0012" w:rsidP="00A5514D">
      <w:pPr>
        <w:widowControl w:val="0"/>
        <w:numPr>
          <w:ilvl w:val="0"/>
          <w:numId w:val="10"/>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rPr>
      </w:pPr>
      <w:r w:rsidRPr="007E39C6">
        <w:rPr>
          <w:rFonts w:cs="Arial"/>
          <w:color w:val="000000"/>
        </w:rPr>
        <w:t>če bo naročnik seznanjen, da je pristojni državni organ pri izvajalcu ali podizvajalcu v času izvajanja pogodbe ugotovil najmanj dve kršitvi v zvezi s:</w:t>
      </w:r>
    </w:p>
    <w:p w14:paraId="19050A21" w14:textId="77777777" w:rsidR="00BA0012" w:rsidRPr="007E39C6" w:rsidRDefault="00BA0012" w:rsidP="00A5514D">
      <w:pPr>
        <w:pStyle w:val="Odstavekseznama"/>
        <w:widowControl w:val="0"/>
        <w:numPr>
          <w:ilvl w:val="0"/>
          <w:numId w:val="11"/>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rPr>
      </w:pPr>
      <w:r w:rsidRPr="007E39C6">
        <w:rPr>
          <w:rFonts w:cs="Arial"/>
          <w:color w:val="000000"/>
        </w:rPr>
        <w:t xml:space="preserve">plačilom za delo, </w:t>
      </w:r>
    </w:p>
    <w:p w14:paraId="716251A7" w14:textId="77777777" w:rsidR="00BA0012" w:rsidRPr="007E39C6" w:rsidRDefault="00BA0012" w:rsidP="00A5514D">
      <w:pPr>
        <w:pStyle w:val="Odstavekseznama"/>
        <w:widowControl w:val="0"/>
        <w:numPr>
          <w:ilvl w:val="0"/>
          <w:numId w:val="11"/>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rPr>
      </w:pPr>
      <w:r w:rsidRPr="007E39C6">
        <w:rPr>
          <w:rFonts w:cs="Arial"/>
          <w:color w:val="000000"/>
        </w:rPr>
        <w:t xml:space="preserve">delovnim časom, </w:t>
      </w:r>
    </w:p>
    <w:p w14:paraId="63E36050" w14:textId="77777777" w:rsidR="00BA0012" w:rsidRPr="007E39C6" w:rsidRDefault="00BA0012" w:rsidP="00A5514D">
      <w:pPr>
        <w:pStyle w:val="Odstavekseznama"/>
        <w:widowControl w:val="0"/>
        <w:numPr>
          <w:ilvl w:val="0"/>
          <w:numId w:val="11"/>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rPr>
      </w:pPr>
      <w:r w:rsidRPr="007E39C6">
        <w:rPr>
          <w:rFonts w:cs="Arial"/>
          <w:color w:val="000000"/>
        </w:rPr>
        <w:t xml:space="preserve">počitki, </w:t>
      </w:r>
    </w:p>
    <w:p w14:paraId="70B0C5D0" w14:textId="32E5D0C5" w:rsidR="00BA0012" w:rsidRPr="007E39C6" w:rsidRDefault="00BA0012" w:rsidP="00BA0012">
      <w:pPr>
        <w:pStyle w:val="Odstavekseznama"/>
        <w:widowControl w:val="0"/>
        <w:numPr>
          <w:ilvl w:val="0"/>
          <w:numId w:val="11"/>
        </w:numPr>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rPr>
      </w:pPr>
      <w:r w:rsidRPr="007E39C6">
        <w:rPr>
          <w:rFonts w:cs="Arial"/>
          <w:color w:val="000000"/>
        </w:rPr>
        <w:t>opravljanjem dela na podlagi pogodb civilnega prava kljub obstoju elementov delovnega</w:t>
      </w:r>
      <w:r w:rsidR="003F0698" w:rsidRPr="007E39C6">
        <w:rPr>
          <w:rFonts w:cs="Arial"/>
          <w:color w:val="000000"/>
        </w:rPr>
        <w:t xml:space="preserve"> </w:t>
      </w:r>
      <w:r w:rsidRPr="007E39C6">
        <w:rPr>
          <w:rFonts w:cs="Arial"/>
          <w:color w:val="000000"/>
        </w:rPr>
        <w:t>razmerja ali v zvezi z zaposlovanjem na črno in za kateri mu je bila s pravnomočno odločitvijo ali več pravnomočnimi odločitvami izrečena globa za prekršek,</w:t>
      </w:r>
      <w:r w:rsidR="004F3C82" w:rsidRPr="007E39C6">
        <w:rPr>
          <w:rFonts w:cs="Arial"/>
          <w:color w:val="000000"/>
        </w:rPr>
        <w:t xml:space="preserve"> </w:t>
      </w:r>
      <w:r w:rsidRPr="007E39C6">
        <w:rPr>
          <w:rFonts w:cs="Arial"/>
          <w:color w:val="000000"/>
        </w:rPr>
        <w:t xml:space="preserve">in pod pogojem, da  je od seznanitve s kršitvijo in do izteka veljavnosti pogodbe še najmanj šest mesecev, oziroma če ponudnik nastopa s podizvajalcem pa tudi, če zaradi ugotovljene kršitve pri podizvajalcu </w:t>
      </w:r>
      <w:r w:rsidR="003F0698" w:rsidRPr="007E39C6">
        <w:rPr>
          <w:rFonts w:cs="Arial"/>
          <w:color w:val="000000"/>
        </w:rPr>
        <w:t>prodajalec</w:t>
      </w:r>
      <w:r w:rsidRPr="007E39C6">
        <w:rPr>
          <w:rFonts w:cs="Arial"/>
          <w:color w:val="000000"/>
        </w:rPr>
        <w:t xml:space="preserve"> ne nadomesti ali zamenja tega podizvajalca, na način določen v skladu s 94. in tretjo alinejo 67. člena ZJN-3 ter določili te pogodbe.</w:t>
      </w:r>
    </w:p>
    <w:p w14:paraId="471C2EEE" w14:textId="77777777" w:rsidR="00BA0012" w:rsidRPr="007E39C6" w:rsidRDefault="00BA0012" w:rsidP="00BA0012">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rPr>
      </w:pPr>
    </w:p>
    <w:p w14:paraId="33A3011D" w14:textId="77777777" w:rsidR="00FA50E9" w:rsidRPr="007E39C6" w:rsidRDefault="00BA0012" w:rsidP="00BA0012">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rPr>
      </w:pPr>
      <w:r w:rsidRPr="007E39C6">
        <w:rPr>
          <w:rFonts w:cs="Arial"/>
          <w:color w:val="000000"/>
        </w:rPr>
        <w:t> </w:t>
      </w:r>
    </w:p>
    <w:p w14:paraId="48A1ADDB" w14:textId="3418B9F7" w:rsidR="00BA0012" w:rsidRPr="007E39C6" w:rsidRDefault="00BA0012" w:rsidP="00BA0012">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rPr>
      </w:pPr>
      <w:r w:rsidRPr="007E39C6">
        <w:rPr>
          <w:rFonts w:cs="Arial"/>
          <w:color w:val="000000"/>
        </w:rPr>
        <w:lastRenderedPageBreak/>
        <w:t xml:space="preserve">V primeru izpolnitve okoliščine in pogojev iz prejšnjega odstavka se šteje, da je pogodba razvezana z dnem sklenitve nove pogodbe o izvedbi javnega naročila za predmetno naročilo. O datumu sklenitve nove pogodbe bo naročnik obvestil </w:t>
      </w:r>
      <w:r w:rsidR="003F0698" w:rsidRPr="007E39C6">
        <w:rPr>
          <w:rFonts w:cs="Arial"/>
          <w:color w:val="000000"/>
        </w:rPr>
        <w:t>prodajalca</w:t>
      </w:r>
      <w:r w:rsidRPr="007E39C6">
        <w:rPr>
          <w:rFonts w:cs="Arial"/>
          <w:color w:val="000000"/>
        </w:rPr>
        <w:t>.</w:t>
      </w:r>
    </w:p>
    <w:p w14:paraId="262119BB" w14:textId="77777777" w:rsidR="00BA0012" w:rsidRPr="007E39C6" w:rsidRDefault="00BA0012" w:rsidP="00BA0012">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rPr>
      </w:pPr>
    </w:p>
    <w:p w14:paraId="6F06DC9E" w14:textId="10778DF1" w:rsidR="004F3C82" w:rsidRPr="007E39C6" w:rsidRDefault="00BA0012" w:rsidP="005F7EAE">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rPr>
      </w:pPr>
      <w:r w:rsidRPr="007E39C6">
        <w:rPr>
          <w:rFonts w:cs="Arial"/>
          <w:color w:val="000000"/>
        </w:rPr>
        <w:t>Če naročnik v roku 60 dni od seznanitve s kršitvijo ne začne novega postopka javnega naročila, se šteje, da je pogodba razvezana šestdeseti dan od seznanitve s kršitvijo.</w:t>
      </w:r>
    </w:p>
    <w:p w14:paraId="4A2CF81B" w14:textId="77777777" w:rsidR="004F3C82" w:rsidRPr="007E39C6" w:rsidRDefault="004F3C82" w:rsidP="005F7EAE">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cs="Arial"/>
          <w:color w:val="000000"/>
        </w:rPr>
      </w:pPr>
    </w:p>
    <w:p w14:paraId="348FC43D" w14:textId="105EA4F0" w:rsidR="00E463F5" w:rsidRPr="007E39C6" w:rsidRDefault="00E463F5" w:rsidP="00FA50E9">
      <w:pPr>
        <w:ind w:left="284"/>
        <w:jc w:val="center"/>
        <w:rPr>
          <w:rFonts w:cs="Arial"/>
          <w:b/>
        </w:rPr>
      </w:pPr>
      <w:r w:rsidRPr="007E39C6">
        <w:rPr>
          <w:rFonts w:cs="Arial"/>
          <w:b/>
        </w:rPr>
        <w:t>Končne določbe</w:t>
      </w:r>
    </w:p>
    <w:p w14:paraId="0A6823B1" w14:textId="77777777" w:rsidR="00E463F5" w:rsidRPr="007E39C6" w:rsidRDefault="00E463F5" w:rsidP="00E463F5">
      <w:pPr>
        <w:jc w:val="center"/>
        <w:rPr>
          <w:rFonts w:cs="Arial"/>
          <w:b/>
        </w:rPr>
      </w:pPr>
    </w:p>
    <w:p w14:paraId="35CFB3F9" w14:textId="60E84547" w:rsidR="007009F4" w:rsidRPr="007E39C6" w:rsidRDefault="007009F4" w:rsidP="007009F4">
      <w:pPr>
        <w:pStyle w:val="Odstavekseznama"/>
        <w:numPr>
          <w:ilvl w:val="0"/>
          <w:numId w:val="3"/>
        </w:numPr>
        <w:jc w:val="center"/>
        <w:rPr>
          <w:rFonts w:cs="Arial"/>
          <w:bCs/>
        </w:rPr>
      </w:pPr>
      <w:r w:rsidRPr="007E39C6">
        <w:rPr>
          <w:rFonts w:cs="Arial"/>
          <w:bCs/>
        </w:rPr>
        <w:t>člen</w:t>
      </w:r>
    </w:p>
    <w:p w14:paraId="2E38BE3F" w14:textId="77777777" w:rsidR="007009F4" w:rsidRPr="007E39C6" w:rsidRDefault="007009F4" w:rsidP="007009F4">
      <w:pPr>
        <w:jc w:val="both"/>
        <w:rPr>
          <w:rFonts w:cs="Arial"/>
          <w:bCs/>
          <w:szCs w:val="20"/>
          <w:lang w:eastAsia="sl-SI"/>
        </w:rPr>
      </w:pPr>
    </w:p>
    <w:p w14:paraId="37D9088B" w14:textId="481D7C5C" w:rsidR="007009F4" w:rsidRPr="007E39C6" w:rsidRDefault="007009F4" w:rsidP="007009F4">
      <w:pPr>
        <w:jc w:val="both"/>
        <w:rPr>
          <w:rFonts w:cs="Arial"/>
          <w:bCs/>
          <w:szCs w:val="20"/>
          <w:lang w:eastAsia="sl-SI"/>
        </w:rPr>
      </w:pPr>
      <w:r w:rsidRPr="007E39C6">
        <w:rPr>
          <w:rFonts w:cs="Arial"/>
          <w:bCs/>
          <w:szCs w:val="20"/>
          <w:lang w:eastAsia="sl-SI"/>
        </w:rPr>
        <w:t>Ta pogodba je sklenjena z dnem podpisa obeh pogodbenih strank in velja do izpolnitve vseh pogodbenih obveznosti.</w:t>
      </w:r>
    </w:p>
    <w:p w14:paraId="41A49580" w14:textId="77777777" w:rsidR="00BA0012" w:rsidRPr="007E39C6" w:rsidRDefault="00BA0012" w:rsidP="00BA0012">
      <w:pPr>
        <w:rPr>
          <w:rFonts w:cs="Arial"/>
          <w:b/>
        </w:rPr>
      </w:pPr>
    </w:p>
    <w:p w14:paraId="582DF45F" w14:textId="77777777" w:rsidR="00E463F5" w:rsidRPr="007E39C6" w:rsidRDefault="00E463F5" w:rsidP="00A5514D">
      <w:pPr>
        <w:numPr>
          <w:ilvl w:val="0"/>
          <w:numId w:val="3"/>
        </w:numPr>
        <w:overflowPunct w:val="0"/>
        <w:autoSpaceDE w:val="0"/>
        <w:autoSpaceDN w:val="0"/>
        <w:adjustRightInd w:val="0"/>
        <w:spacing w:line="240" w:lineRule="auto"/>
        <w:jc w:val="center"/>
        <w:textAlignment w:val="baseline"/>
        <w:rPr>
          <w:rFonts w:cs="Arial"/>
        </w:rPr>
      </w:pPr>
      <w:r w:rsidRPr="007E39C6">
        <w:rPr>
          <w:rFonts w:cs="Arial"/>
        </w:rPr>
        <w:t>člen</w:t>
      </w:r>
    </w:p>
    <w:p w14:paraId="47163557" w14:textId="77777777" w:rsidR="009D62B2" w:rsidRPr="007E39C6" w:rsidRDefault="009D62B2" w:rsidP="00E463F5">
      <w:pPr>
        <w:overflowPunct w:val="0"/>
        <w:autoSpaceDE w:val="0"/>
        <w:autoSpaceDN w:val="0"/>
        <w:adjustRightInd w:val="0"/>
        <w:jc w:val="both"/>
        <w:textAlignment w:val="baseline"/>
        <w:rPr>
          <w:rFonts w:cs="Arial"/>
          <w:szCs w:val="20"/>
          <w:lang w:eastAsia="sl-SI"/>
        </w:rPr>
      </w:pPr>
    </w:p>
    <w:p w14:paraId="314F7343" w14:textId="574C2F9B" w:rsidR="00FB4F95" w:rsidRPr="007E39C6" w:rsidRDefault="00E463F5" w:rsidP="00E463F5">
      <w:pPr>
        <w:jc w:val="both"/>
        <w:rPr>
          <w:rFonts w:cs="Arial"/>
          <w:szCs w:val="20"/>
          <w:lang w:eastAsia="sl-SI"/>
        </w:rPr>
      </w:pPr>
      <w:r w:rsidRPr="007E39C6">
        <w:rPr>
          <w:rFonts w:cs="Arial"/>
          <w:szCs w:val="20"/>
          <w:lang w:eastAsia="sl-SI"/>
        </w:rPr>
        <w:t xml:space="preserve">Za kvaliteto </w:t>
      </w:r>
      <w:r w:rsidR="00861DC4" w:rsidRPr="007E39C6">
        <w:rPr>
          <w:rFonts w:cs="Arial"/>
          <w:szCs w:val="20"/>
          <w:lang w:eastAsia="sl-SI"/>
        </w:rPr>
        <w:t>blaga</w:t>
      </w:r>
      <w:r w:rsidRPr="007E39C6">
        <w:rPr>
          <w:rFonts w:cs="Arial"/>
          <w:szCs w:val="20"/>
          <w:lang w:eastAsia="sl-SI"/>
        </w:rPr>
        <w:t xml:space="preserve"> in materiala jamči </w:t>
      </w:r>
      <w:r w:rsidR="003F0698" w:rsidRPr="007E39C6">
        <w:rPr>
          <w:rFonts w:cs="Arial"/>
          <w:szCs w:val="20"/>
          <w:lang w:eastAsia="sl-SI"/>
        </w:rPr>
        <w:t>prodajalec</w:t>
      </w:r>
      <w:r w:rsidRPr="007E39C6">
        <w:rPr>
          <w:rFonts w:cs="Arial"/>
          <w:szCs w:val="20"/>
          <w:lang w:eastAsia="sl-SI"/>
        </w:rPr>
        <w:t xml:space="preserve"> samo za čas in v obsegu po tej pogodbi, ne glede na to kaj nudijo proizvajalci te</w:t>
      </w:r>
      <w:r w:rsidR="00861DC4" w:rsidRPr="007E39C6">
        <w:rPr>
          <w:rFonts w:cs="Arial"/>
          <w:szCs w:val="20"/>
          <w:lang w:eastAsia="sl-SI"/>
        </w:rPr>
        <w:t>ga blaga</w:t>
      </w:r>
      <w:r w:rsidRPr="007E39C6">
        <w:rPr>
          <w:rFonts w:cs="Arial"/>
          <w:szCs w:val="20"/>
          <w:lang w:eastAsia="sl-SI"/>
        </w:rPr>
        <w:t xml:space="preserve"> in materiala.</w:t>
      </w:r>
    </w:p>
    <w:p w14:paraId="4A6CD2A4" w14:textId="72974C1A" w:rsidR="009D62B2" w:rsidRPr="007E39C6" w:rsidRDefault="00E463F5" w:rsidP="00E463F5">
      <w:pPr>
        <w:jc w:val="both"/>
        <w:rPr>
          <w:rFonts w:cs="Arial"/>
          <w:szCs w:val="20"/>
          <w:lang w:eastAsia="sl-SI"/>
        </w:rPr>
      </w:pPr>
      <w:r w:rsidRPr="007E39C6">
        <w:rPr>
          <w:rFonts w:cs="Arial"/>
          <w:szCs w:val="20"/>
          <w:lang w:eastAsia="sl-SI"/>
        </w:rPr>
        <w:t xml:space="preserve"> </w:t>
      </w:r>
    </w:p>
    <w:p w14:paraId="7C4133BE" w14:textId="6DC413F9" w:rsidR="00E463F5" w:rsidRPr="007E39C6" w:rsidRDefault="00BA0012" w:rsidP="00AD4EEC">
      <w:pPr>
        <w:jc w:val="both"/>
        <w:rPr>
          <w:rFonts w:cs="Arial"/>
          <w:szCs w:val="20"/>
          <w:lang w:eastAsia="sl-SI"/>
        </w:rPr>
      </w:pPr>
      <w:r w:rsidRPr="007E39C6">
        <w:rPr>
          <w:rFonts w:cs="Arial"/>
          <w:szCs w:val="20"/>
          <w:lang w:eastAsia="sl-SI"/>
        </w:rPr>
        <w:t>Pogodbeni stranki bosta pri tolmačenju posameznih določb pogodbe ter za ostala razmerja in vprašanja, ki niso urejena med strankama po tej pogodbi ter m</w:t>
      </w:r>
      <w:r w:rsidR="00E463F5" w:rsidRPr="007E39C6">
        <w:rPr>
          <w:rFonts w:cs="Arial"/>
          <w:szCs w:val="20"/>
          <w:lang w:eastAsia="sl-SI"/>
        </w:rPr>
        <w:t xml:space="preserve">orebitne skrite napake </w:t>
      </w:r>
      <w:r w:rsidRPr="007E39C6">
        <w:rPr>
          <w:rFonts w:cs="Arial"/>
          <w:szCs w:val="20"/>
          <w:lang w:eastAsia="sl-SI"/>
        </w:rPr>
        <w:t xml:space="preserve">obravnavala v </w:t>
      </w:r>
      <w:r w:rsidR="00E463F5" w:rsidRPr="007E39C6">
        <w:rPr>
          <w:rFonts w:cs="Arial"/>
          <w:szCs w:val="20"/>
          <w:lang w:eastAsia="sl-SI"/>
        </w:rPr>
        <w:t>skladu z določili Obligacijskega zakonika (Uradni list RS, št. 97/07 – uradno prečiščeno besedilo, 64/16 – odl. US in 20/18 – OROZ631).</w:t>
      </w:r>
    </w:p>
    <w:p w14:paraId="53C108B7" w14:textId="77777777" w:rsidR="00B236FC" w:rsidRPr="007E39C6" w:rsidRDefault="00B236FC" w:rsidP="00E463F5">
      <w:pPr>
        <w:overflowPunct w:val="0"/>
        <w:autoSpaceDE w:val="0"/>
        <w:autoSpaceDN w:val="0"/>
        <w:adjustRightInd w:val="0"/>
        <w:spacing w:line="240" w:lineRule="auto"/>
        <w:textAlignment w:val="baseline"/>
        <w:rPr>
          <w:rFonts w:cs="Arial"/>
        </w:rPr>
      </w:pPr>
    </w:p>
    <w:p w14:paraId="5E84935F" w14:textId="77777777" w:rsidR="00E463F5" w:rsidRPr="007E39C6" w:rsidRDefault="00E463F5" w:rsidP="00A5514D">
      <w:pPr>
        <w:numPr>
          <w:ilvl w:val="0"/>
          <w:numId w:val="3"/>
        </w:numPr>
        <w:overflowPunct w:val="0"/>
        <w:autoSpaceDE w:val="0"/>
        <w:autoSpaceDN w:val="0"/>
        <w:adjustRightInd w:val="0"/>
        <w:spacing w:line="240" w:lineRule="auto"/>
        <w:jc w:val="center"/>
        <w:textAlignment w:val="baseline"/>
        <w:rPr>
          <w:rFonts w:cs="Arial"/>
        </w:rPr>
      </w:pPr>
      <w:r w:rsidRPr="007E39C6">
        <w:rPr>
          <w:rFonts w:cs="Arial"/>
        </w:rPr>
        <w:t xml:space="preserve">člen </w:t>
      </w:r>
    </w:p>
    <w:p w14:paraId="1F167A5B" w14:textId="77777777" w:rsidR="00E463F5" w:rsidRPr="007E39C6" w:rsidRDefault="00E463F5" w:rsidP="00E463F5">
      <w:pPr>
        <w:overflowPunct w:val="0"/>
        <w:autoSpaceDE w:val="0"/>
        <w:autoSpaceDN w:val="0"/>
        <w:adjustRightInd w:val="0"/>
        <w:spacing w:line="240" w:lineRule="auto"/>
        <w:ind w:left="720"/>
        <w:textAlignment w:val="baseline"/>
        <w:rPr>
          <w:rFonts w:cs="Arial"/>
        </w:rPr>
      </w:pPr>
    </w:p>
    <w:p w14:paraId="7A9898AF" w14:textId="7F1F4012" w:rsidR="00217022" w:rsidRPr="007E39C6" w:rsidRDefault="00217022" w:rsidP="00217022">
      <w:pPr>
        <w:jc w:val="both"/>
        <w:rPr>
          <w:rFonts w:cs="Arial"/>
          <w:bCs/>
        </w:rPr>
      </w:pPr>
      <w:r w:rsidRPr="007E39C6">
        <w:rPr>
          <w:rFonts w:cs="Arial"/>
          <w:bCs/>
        </w:rPr>
        <w:t>Skrbnik na strani naročnika po tej pogodbi j</w:t>
      </w:r>
      <w:r w:rsidR="00AF6CD9" w:rsidRPr="007E39C6">
        <w:rPr>
          <w:rFonts w:cs="Arial"/>
          <w:bCs/>
        </w:rPr>
        <w:t>e</w:t>
      </w:r>
      <w:r w:rsidRPr="007E39C6">
        <w:rPr>
          <w:rFonts w:cs="Arial"/>
          <w:bCs/>
        </w:rPr>
        <w:t xml:space="preserve">,  skrbnik pogodbe na strani </w:t>
      </w:r>
      <w:r w:rsidR="003F0698" w:rsidRPr="007E39C6">
        <w:rPr>
          <w:rFonts w:cs="Arial"/>
          <w:bCs/>
        </w:rPr>
        <w:t>prodajalca</w:t>
      </w:r>
      <w:r w:rsidRPr="007E39C6">
        <w:rPr>
          <w:rFonts w:cs="Arial"/>
          <w:bCs/>
        </w:rPr>
        <w:t xml:space="preserve"> pa:________________</w:t>
      </w:r>
      <w:r w:rsidR="00AF6CD9" w:rsidRPr="007E39C6">
        <w:rPr>
          <w:rFonts w:cs="Arial"/>
          <w:bCs/>
        </w:rPr>
        <w:t>.</w:t>
      </w:r>
    </w:p>
    <w:p w14:paraId="6ECFA259" w14:textId="77777777" w:rsidR="004F3C82" w:rsidRPr="007E39C6" w:rsidRDefault="004F3C82" w:rsidP="00217022">
      <w:pPr>
        <w:jc w:val="both"/>
        <w:rPr>
          <w:rFonts w:cs="Arial"/>
        </w:rPr>
      </w:pPr>
    </w:p>
    <w:p w14:paraId="3D8B78AC" w14:textId="4C6C38E6" w:rsidR="00217022" w:rsidRPr="007E39C6" w:rsidRDefault="00217022" w:rsidP="00217022">
      <w:pPr>
        <w:jc w:val="both"/>
        <w:rPr>
          <w:rFonts w:cs="Arial"/>
        </w:rPr>
      </w:pPr>
      <w:r w:rsidRPr="007E39C6">
        <w:rPr>
          <w:rFonts w:cs="Arial"/>
        </w:rPr>
        <w:t>Tehnični skrbnik pogodbe na strani naročnika je ___________.</w:t>
      </w:r>
    </w:p>
    <w:p w14:paraId="05E50207" w14:textId="77777777" w:rsidR="00217022" w:rsidRPr="007E39C6" w:rsidRDefault="00217022" w:rsidP="00217022">
      <w:pPr>
        <w:jc w:val="both"/>
        <w:rPr>
          <w:rFonts w:cs="Arial"/>
          <w:bCs/>
        </w:rPr>
      </w:pPr>
    </w:p>
    <w:p w14:paraId="4B26620B" w14:textId="77777777" w:rsidR="00217022" w:rsidRPr="007E39C6" w:rsidRDefault="00217022" w:rsidP="00217022">
      <w:pPr>
        <w:jc w:val="both"/>
        <w:rPr>
          <w:rFonts w:cs="Arial"/>
          <w:bCs/>
        </w:rPr>
      </w:pPr>
      <w:r w:rsidRPr="007E39C6">
        <w:rPr>
          <w:rFonts w:cs="Arial"/>
          <w:bCs/>
        </w:rPr>
        <w:t>Skrbnik zastopa stranko, ki ga je pooblastila, v vseh vprašanjih, ki zadevajo izvrševanje pravic in obveznosti po tej pogodbi.</w:t>
      </w:r>
    </w:p>
    <w:p w14:paraId="3B4BB540" w14:textId="77777777" w:rsidR="004E6546" w:rsidRPr="007E39C6" w:rsidRDefault="004E6546" w:rsidP="00E463F5">
      <w:pPr>
        <w:jc w:val="both"/>
        <w:rPr>
          <w:rFonts w:cs="Arial"/>
        </w:rPr>
      </w:pPr>
    </w:p>
    <w:p w14:paraId="1683C939" w14:textId="77777777" w:rsidR="00E463F5" w:rsidRPr="007E39C6" w:rsidRDefault="00E463F5" w:rsidP="00A5514D">
      <w:pPr>
        <w:numPr>
          <w:ilvl w:val="0"/>
          <w:numId w:val="3"/>
        </w:numPr>
        <w:overflowPunct w:val="0"/>
        <w:autoSpaceDE w:val="0"/>
        <w:autoSpaceDN w:val="0"/>
        <w:adjustRightInd w:val="0"/>
        <w:jc w:val="center"/>
        <w:textAlignment w:val="baseline"/>
        <w:rPr>
          <w:rFonts w:cs="Arial"/>
        </w:rPr>
      </w:pPr>
      <w:r w:rsidRPr="007E39C6">
        <w:rPr>
          <w:rFonts w:cs="Arial"/>
        </w:rPr>
        <w:t>člen</w:t>
      </w:r>
    </w:p>
    <w:p w14:paraId="58CB5CA8" w14:textId="77777777" w:rsidR="00E463F5" w:rsidRPr="007E39C6" w:rsidRDefault="00E463F5" w:rsidP="00E463F5">
      <w:pPr>
        <w:overflowPunct w:val="0"/>
        <w:autoSpaceDE w:val="0"/>
        <w:autoSpaceDN w:val="0"/>
        <w:adjustRightInd w:val="0"/>
        <w:spacing w:line="240" w:lineRule="auto"/>
        <w:ind w:left="360"/>
        <w:textAlignment w:val="baseline"/>
        <w:rPr>
          <w:rFonts w:cs="Arial"/>
        </w:rPr>
      </w:pPr>
    </w:p>
    <w:p w14:paraId="0CAE87C7" w14:textId="664D4B15" w:rsidR="00E463F5" w:rsidRPr="007E39C6" w:rsidRDefault="00E463F5" w:rsidP="0049319D">
      <w:pPr>
        <w:jc w:val="both"/>
        <w:rPr>
          <w:rFonts w:cs="Arial"/>
        </w:rPr>
      </w:pPr>
      <w:r w:rsidRPr="007E39C6">
        <w:rPr>
          <w:rFonts w:cs="Arial"/>
        </w:rPr>
        <w:t>Vse spore iz te pogodbe bosta pogodbeni stranki reševali sporazumno, če do sporazuma ne pride, bo spore reševalo</w:t>
      </w:r>
      <w:r w:rsidR="007422B7" w:rsidRPr="007E39C6">
        <w:rPr>
          <w:rFonts w:cs="Arial"/>
        </w:rPr>
        <w:t xml:space="preserve"> pristojno</w:t>
      </w:r>
      <w:r w:rsidRPr="007E39C6">
        <w:rPr>
          <w:rFonts w:cs="Arial"/>
        </w:rPr>
        <w:t xml:space="preserve"> sodišče v Ljubljani.</w:t>
      </w:r>
    </w:p>
    <w:p w14:paraId="04703C75" w14:textId="77777777" w:rsidR="004F3C82" w:rsidRPr="007E39C6" w:rsidRDefault="004F3C82" w:rsidP="00E463F5">
      <w:pPr>
        <w:rPr>
          <w:rFonts w:cs="Arial"/>
        </w:rPr>
      </w:pPr>
    </w:p>
    <w:p w14:paraId="53B9C875" w14:textId="77777777" w:rsidR="00E463F5" w:rsidRPr="007E39C6" w:rsidRDefault="00E463F5" w:rsidP="00A5514D">
      <w:pPr>
        <w:numPr>
          <w:ilvl w:val="0"/>
          <w:numId w:val="3"/>
        </w:numPr>
        <w:overflowPunct w:val="0"/>
        <w:autoSpaceDE w:val="0"/>
        <w:autoSpaceDN w:val="0"/>
        <w:adjustRightInd w:val="0"/>
        <w:spacing w:line="240" w:lineRule="auto"/>
        <w:jc w:val="center"/>
        <w:textAlignment w:val="baseline"/>
        <w:rPr>
          <w:rFonts w:cs="Arial"/>
        </w:rPr>
      </w:pPr>
      <w:r w:rsidRPr="007E39C6">
        <w:rPr>
          <w:rFonts w:cs="Arial"/>
        </w:rPr>
        <w:t>člen</w:t>
      </w:r>
    </w:p>
    <w:p w14:paraId="194C1A88" w14:textId="77777777" w:rsidR="00E463F5" w:rsidRPr="007E39C6" w:rsidRDefault="00E463F5" w:rsidP="00E463F5">
      <w:pPr>
        <w:overflowPunct w:val="0"/>
        <w:autoSpaceDE w:val="0"/>
        <w:autoSpaceDN w:val="0"/>
        <w:adjustRightInd w:val="0"/>
        <w:spacing w:line="240" w:lineRule="auto"/>
        <w:ind w:left="360"/>
        <w:textAlignment w:val="baseline"/>
        <w:rPr>
          <w:rFonts w:cs="Arial"/>
        </w:rPr>
      </w:pPr>
    </w:p>
    <w:p w14:paraId="2A2ED6AD" w14:textId="558D1E68" w:rsidR="002E23D3" w:rsidRPr="007E39C6" w:rsidRDefault="00E463F5" w:rsidP="00582BCE">
      <w:pPr>
        <w:jc w:val="both"/>
        <w:rPr>
          <w:rFonts w:cs="Arial"/>
        </w:rPr>
      </w:pPr>
      <w:r w:rsidRPr="007E39C6">
        <w:rPr>
          <w:rFonts w:cs="Arial"/>
        </w:rPr>
        <w:t>Morebitne spremembe in dopolnitve te pogodbe, so veljavne le, če so sklenjene v pisni obliki kot aneks k pogodbi.</w:t>
      </w:r>
    </w:p>
    <w:p w14:paraId="0D6B323B" w14:textId="77777777" w:rsidR="007009F4" w:rsidRPr="007E39C6" w:rsidRDefault="007009F4" w:rsidP="00582BCE">
      <w:pPr>
        <w:jc w:val="both"/>
        <w:rPr>
          <w:rFonts w:cs="Arial"/>
        </w:rPr>
      </w:pPr>
    </w:p>
    <w:p w14:paraId="4CFEF3BA" w14:textId="77777777" w:rsidR="00FA50E9" w:rsidRPr="007E39C6" w:rsidRDefault="00FA50E9" w:rsidP="00582BCE">
      <w:pPr>
        <w:jc w:val="both"/>
        <w:rPr>
          <w:rFonts w:cs="Arial"/>
        </w:rPr>
      </w:pPr>
    </w:p>
    <w:p w14:paraId="7FE02314" w14:textId="77777777" w:rsidR="00FA50E9" w:rsidRPr="007E39C6" w:rsidRDefault="00FA50E9" w:rsidP="00582BCE">
      <w:pPr>
        <w:jc w:val="both"/>
        <w:rPr>
          <w:rFonts w:cs="Arial"/>
        </w:rPr>
      </w:pPr>
    </w:p>
    <w:p w14:paraId="4E08266D" w14:textId="77777777" w:rsidR="00FA50E9" w:rsidRPr="007E39C6" w:rsidRDefault="00FA50E9" w:rsidP="00582BCE">
      <w:pPr>
        <w:jc w:val="both"/>
        <w:rPr>
          <w:rFonts w:cs="Arial"/>
        </w:rPr>
      </w:pPr>
    </w:p>
    <w:p w14:paraId="6CA6DD8A" w14:textId="77777777" w:rsidR="00FA50E9" w:rsidRPr="007E39C6" w:rsidRDefault="00FA50E9" w:rsidP="00582BCE">
      <w:pPr>
        <w:jc w:val="both"/>
        <w:rPr>
          <w:rFonts w:cs="Arial"/>
        </w:rPr>
      </w:pPr>
    </w:p>
    <w:p w14:paraId="1600607E" w14:textId="77777777" w:rsidR="00E463F5" w:rsidRPr="007E39C6" w:rsidRDefault="00E463F5" w:rsidP="00A5514D">
      <w:pPr>
        <w:numPr>
          <w:ilvl w:val="0"/>
          <w:numId w:val="3"/>
        </w:numPr>
        <w:overflowPunct w:val="0"/>
        <w:autoSpaceDE w:val="0"/>
        <w:autoSpaceDN w:val="0"/>
        <w:adjustRightInd w:val="0"/>
        <w:spacing w:line="240" w:lineRule="auto"/>
        <w:jc w:val="center"/>
        <w:textAlignment w:val="baseline"/>
        <w:rPr>
          <w:rFonts w:cs="Arial"/>
        </w:rPr>
      </w:pPr>
      <w:r w:rsidRPr="007E39C6">
        <w:rPr>
          <w:rFonts w:cs="Arial"/>
        </w:rPr>
        <w:lastRenderedPageBreak/>
        <w:t>člen</w:t>
      </w:r>
    </w:p>
    <w:p w14:paraId="278286B6" w14:textId="77777777" w:rsidR="00E463F5" w:rsidRPr="007E39C6" w:rsidRDefault="00E463F5" w:rsidP="00E463F5">
      <w:pPr>
        <w:overflowPunct w:val="0"/>
        <w:autoSpaceDE w:val="0"/>
        <w:autoSpaceDN w:val="0"/>
        <w:adjustRightInd w:val="0"/>
        <w:spacing w:line="240" w:lineRule="auto"/>
        <w:ind w:left="360"/>
        <w:textAlignment w:val="baseline"/>
        <w:rPr>
          <w:rFonts w:cs="Arial"/>
        </w:rPr>
      </w:pPr>
    </w:p>
    <w:p w14:paraId="25B04146" w14:textId="77777777" w:rsidR="009A7BA9" w:rsidRPr="007E39C6" w:rsidRDefault="009A7BA9" w:rsidP="009A7BA9">
      <w:pPr>
        <w:shd w:val="clear" w:color="auto" w:fill="FFFFFF"/>
        <w:jc w:val="both"/>
        <w:rPr>
          <w:rFonts w:cs="Arial"/>
          <w:iCs/>
          <w:color w:val="A6A6A6" w:themeColor="background1" w:themeShade="A6"/>
          <w:szCs w:val="20"/>
          <w:lang w:eastAsia="sl-SI"/>
        </w:rPr>
      </w:pPr>
    </w:p>
    <w:p w14:paraId="75C4E0C9" w14:textId="6D3DA7F6" w:rsidR="009A7BA9" w:rsidRPr="007E39C6" w:rsidRDefault="009A7BA9" w:rsidP="009A7BA9">
      <w:pPr>
        <w:shd w:val="clear" w:color="auto" w:fill="FFFFFF"/>
        <w:jc w:val="both"/>
        <w:rPr>
          <w:rFonts w:cs="Arial"/>
          <w:iCs/>
          <w:color w:val="A6A6A6" w:themeColor="background1" w:themeShade="A6"/>
          <w:szCs w:val="20"/>
          <w:lang w:eastAsia="sl-SI"/>
        </w:rPr>
      </w:pPr>
      <w:r w:rsidRPr="007E39C6">
        <w:rPr>
          <w:rFonts w:cs="Arial"/>
          <w:iCs/>
          <w:color w:val="A6A6A6" w:themeColor="background1" w:themeShade="A6"/>
          <w:szCs w:val="20"/>
          <w:lang w:eastAsia="sl-SI"/>
        </w:rPr>
        <w:t xml:space="preserve">Pogodba je sestavljena v petih (5) enakih izvodih, od katerih prejme naročnik tri (3) izvode, prodajalec pa dva (2) izvoda in velja od dneva podpisa obeh strank. </w:t>
      </w:r>
    </w:p>
    <w:p w14:paraId="20F42270" w14:textId="77777777" w:rsidR="009A7BA9" w:rsidRPr="007E39C6" w:rsidRDefault="009A7BA9" w:rsidP="009A7BA9">
      <w:pPr>
        <w:shd w:val="clear" w:color="auto" w:fill="FFFFFF"/>
        <w:jc w:val="both"/>
        <w:rPr>
          <w:rFonts w:cs="Arial"/>
          <w:iCs/>
          <w:color w:val="A6A6A6" w:themeColor="background1" w:themeShade="A6"/>
          <w:szCs w:val="20"/>
          <w:lang w:eastAsia="sl-SI"/>
        </w:rPr>
      </w:pPr>
    </w:p>
    <w:p w14:paraId="2F66CCED" w14:textId="40B954B9" w:rsidR="00E463F5" w:rsidRPr="007E39C6" w:rsidRDefault="001F58E9" w:rsidP="009A7BA9">
      <w:pPr>
        <w:shd w:val="clear" w:color="auto" w:fill="FFFFFF"/>
        <w:jc w:val="both"/>
        <w:rPr>
          <w:rFonts w:cs="Arial"/>
          <w:iCs/>
          <w:color w:val="A6A6A6" w:themeColor="background1" w:themeShade="A6"/>
          <w:szCs w:val="20"/>
          <w:lang w:eastAsia="sl-SI"/>
        </w:rPr>
      </w:pPr>
      <w:r w:rsidRPr="007E39C6">
        <w:rPr>
          <w:rFonts w:cs="Arial"/>
          <w:iCs/>
          <w:color w:val="A6A6A6" w:themeColor="background1" w:themeShade="A6"/>
          <w:szCs w:val="20"/>
          <w:lang w:eastAsia="sl-SI"/>
        </w:rPr>
        <w:t>Pogodba je podpisana elektronsko</w:t>
      </w:r>
      <w:r w:rsidRPr="007E39C6">
        <w:rPr>
          <w:rFonts w:cs="Arial"/>
          <w:i/>
          <w:color w:val="A6A6A6" w:themeColor="background1" w:themeShade="A6"/>
          <w:szCs w:val="20"/>
          <w:lang w:eastAsia="sl-SI"/>
        </w:rPr>
        <w:t xml:space="preserve"> </w:t>
      </w:r>
      <w:r w:rsidRPr="007E39C6">
        <w:rPr>
          <w:rFonts w:cs="Arial"/>
          <w:iCs/>
          <w:color w:val="A6A6A6" w:themeColor="background1" w:themeShade="A6"/>
          <w:szCs w:val="20"/>
          <w:lang w:eastAsia="sl-SI"/>
        </w:rPr>
        <w:t>in</w:t>
      </w:r>
      <w:r w:rsidR="00E463F5" w:rsidRPr="007E39C6">
        <w:rPr>
          <w:rFonts w:cs="Arial"/>
          <w:color w:val="A6A6A6" w:themeColor="background1" w:themeShade="A6"/>
        </w:rPr>
        <w:t xml:space="preserve"> začne veljati</w:t>
      </w:r>
      <w:r w:rsidR="00201042" w:rsidRPr="007E39C6">
        <w:rPr>
          <w:rFonts w:cs="Arial"/>
          <w:color w:val="A6A6A6" w:themeColor="background1" w:themeShade="A6"/>
        </w:rPr>
        <w:t xml:space="preserve"> z dnem</w:t>
      </w:r>
      <w:r w:rsidR="00E463F5" w:rsidRPr="007E39C6">
        <w:rPr>
          <w:rFonts w:cs="Arial"/>
          <w:color w:val="A6A6A6" w:themeColor="background1" w:themeShade="A6"/>
        </w:rPr>
        <w:t xml:space="preserve">, ko jo </w:t>
      </w:r>
      <w:r w:rsidR="00201042" w:rsidRPr="007E39C6">
        <w:rPr>
          <w:rFonts w:cs="Arial"/>
          <w:color w:val="A6A6A6" w:themeColor="background1" w:themeShade="A6"/>
        </w:rPr>
        <w:t xml:space="preserve">z elektronskim podpisom z veljavnim digitalnim potrdilom </w:t>
      </w:r>
      <w:r w:rsidR="00E463F5" w:rsidRPr="007E39C6">
        <w:rPr>
          <w:rFonts w:cs="Arial"/>
          <w:color w:val="A6A6A6" w:themeColor="background1" w:themeShade="A6"/>
        </w:rPr>
        <w:t xml:space="preserve">podpišeta obe </w:t>
      </w:r>
      <w:r w:rsidR="00201042" w:rsidRPr="007E39C6">
        <w:rPr>
          <w:rFonts w:cs="Arial"/>
          <w:color w:val="A6A6A6" w:themeColor="background1" w:themeShade="A6"/>
        </w:rPr>
        <w:t xml:space="preserve">pogodbeni </w:t>
      </w:r>
      <w:r w:rsidR="00E463F5" w:rsidRPr="007E39C6">
        <w:rPr>
          <w:rFonts w:cs="Arial"/>
          <w:color w:val="A6A6A6" w:themeColor="background1" w:themeShade="A6"/>
        </w:rPr>
        <w:t xml:space="preserve">stranki. </w:t>
      </w:r>
    </w:p>
    <w:p w14:paraId="60E3554C" w14:textId="77777777" w:rsidR="008E5B3A" w:rsidRPr="007E39C6" w:rsidRDefault="008E5B3A" w:rsidP="00E463F5">
      <w:pPr>
        <w:widowControl w:val="0"/>
        <w:rPr>
          <w:rFonts w:cs="Arial"/>
          <w:bCs/>
          <w:iCs/>
        </w:rPr>
      </w:pPr>
    </w:p>
    <w:p w14:paraId="318CC766" w14:textId="77777777" w:rsidR="002B4C4D" w:rsidRPr="007E39C6" w:rsidRDefault="002B4C4D" w:rsidP="00E463F5">
      <w:pPr>
        <w:widowControl w:val="0"/>
        <w:rPr>
          <w:rFonts w:cs="Arial"/>
          <w:bCs/>
          <w:iCs/>
        </w:rPr>
      </w:pPr>
    </w:p>
    <w:p w14:paraId="701AA50B" w14:textId="77777777" w:rsidR="002B4C4D" w:rsidRPr="007E39C6" w:rsidRDefault="002B4C4D" w:rsidP="00E463F5">
      <w:pPr>
        <w:widowControl w:val="0"/>
        <w:rPr>
          <w:rFonts w:cs="Arial"/>
          <w:bCs/>
          <w:iCs/>
        </w:rPr>
      </w:pPr>
    </w:p>
    <w:tbl>
      <w:tblPr>
        <w:tblW w:w="9212" w:type="dxa"/>
        <w:tblLayout w:type="fixed"/>
        <w:tblLook w:val="0000" w:firstRow="0" w:lastRow="0" w:firstColumn="0" w:lastColumn="0" w:noHBand="0" w:noVBand="0"/>
      </w:tblPr>
      <w:tblGrid>
        <w:gridCol w:w="4606"/>
        <w:gridCol w:w="4606"/>
      </w:tblGrid>
      <w:tr w:rsidR="00E463F5" w:rsidRPr="007E39C6" w14:paraId="09D1A8A6" w14:textId="77777777" w:rsidTr="00475574">
        <w:trPr>
          <w:trHeight w:val="267"/>
        </w:trPr>
        <w:tc>
          <w:tcPr>
            <w:tcW w:w="4606" w:type="dxa"/>
          </w:tcPr>
          <w:p w14:paraId="76F75F7B" w14:textId="77777777" w:rsidR="00E463F5" w:rsidRPr="007E39C6" w:rsidRDefault="00E463F5" w:rsidP="00475574">
            <w:pPr>
              <w:overflowPunct w:val="0"/>
              <w:autoSpaceDE w:val="0"/>
              <w:autoSpaceDN w:val="0"/>
              <w:adjustRightInd w:val="0"/>
              <w:jc w:val="center"/>
              <w:textAlignment w:val="baseline"/>
              <w:rPr>
                <w:rFonts w:cs="Arial"/>
                <w:b/>
                <w:szCs w:val="20"/>
                <w:lang w:eastAsia="sl-SI"/>
              </w:rPr>
            </w:pPr>
            <w:r w:rsidRPr="007E39C6">
              <w:rPr>
                <w:rFonts w:cs="Arial"/>
                <w:b/>
                <w:szCs w:val="20"/>
                <w:lang w:eastAsia="sl-SI"/>
              </w:rPr>
              <w:t>NAROČNIK</w:t>
            </w:r>
          </w:p>
        </w:tc>
        <w:tc>
          <w:tcPr>
            <w:tcW w:w="4606" w:type="dxa"/>
          </w:tcPr>
          <w:p w14:paraId="0B16EEBE" w14:textId="1E926CF3" w:rsidR="00E463F5" w:rsidRPr="007E39C6" w:rsidRDefault="003F0698" w:rsidP="00475574">
            <w:pPr>
              <w:overflowPunct w:val="0"/>
              <w:autoSpaceDE w:val="0"/>
              <w:autoSpaceDN w:val="0"/>
              <w:adjustRightInd w:val="0"/>
              <w:jc w:val="center"/>
              <w:textAlignment w:val="baseline"/>
              <w:rPr>
                <w:rFonts w:cs="Arial"/>
                <w:b/>
                <w:szCs w:val="20"/>
                <w:lang w:eastAsia="sl-SI"/>
              </w:rPr>
            </w:pPr>
            <w:r w:rsidRPr="007E39C6">
              <w:rPr>
                <w:rFonts w:cs="Arial"/>
                <w:b/>
                <w:szCs w:val="20"/>
                <w:lang w:eastAsia="sl-SI"/>
              </w:rPr>
              <w:t>PRODAJALEC</w:t>
            </w:r>
          </w:p>
        </w:tc>
      </w:tr>
      <w:tr w:rsidR="00E463F5" w:rsidRPr="007E39C6" w14:paraId="7E7C28B0" w14:textId="77777777" w:rsidTr="00475574">
        <w:tc>
          <w:tcPr>
            <w:tcW w:w="4606" w:type="dxa"/>
          </w:tcPr>
          <w:p w14:paraId="4B3F8F91" w14:textId="77777777" w:rsidR="00E463F5" w:rsidRPr="007E39C6" w:rsidRDefault="00E463F5" w:rsidP="00475574">
            <w:pPr>
              <w:overflowPunct w:val="0"/>
              <w:autoSpaceDE w:val="0"/>
              <w:autoSpaceDN w:val="0"/>
              <w:adjustRightInd w:val="0"/>
              <w:jc w:val="center"/>
              <w:textAlignment w:val="baseline"/>
              <w:rPr>
                <w:rFonts w:cs="Arial"/>
                <w:szCs w:val="20"/>
                <w:lang w:eastAsia="sl-SI"/>
              </w:rPr>
            </w:pPr>
            <w:r w:rsidRPr="007E39C6">
              <w:rPr>
                <w:rFonts w:cs="Arial"/>
                <w:szCs w:val="20"/>
                <w:lang w:eastAsia="sl-SI"/>
              </w:rPr>
              <w:t>Republika Slovenija</w:t>
            </w:r>
          </w:p>
          <w:p w14:paraId="60738E68" w14:textId="77777777" w:rsidR="00E463F5" w:rsidRPr="007E39C6" w:rsidRDefault="00E463F5" w:rsidP="00475574">
            <w:pPr>
              <w:overflowPunct w:val="0"/>
              <w:autoSpaceDE w:val="0"/>
              <w:autoSpaceDN w:val="0"/>
              <w:adjustRightInd w:val="0"/>
              <w:jc w:val="center"/>
              <w:textAlignment w:val="baseline"/>
              <w:rPr>
                <w:rFonts w:cs="Arial"/>
                <w:szCs w:val="20"/>
                <w:lang w:eastAsia="sl-SI"/>
              </w:rPr>
            </w:pPr>
            <w:r w:rsidRPr="007E39C6">
              <w:rPr>
                <w:rFonts w:cs="Arial"/>
                <w:szCs w:val="20"/>
                <w:lang w:eastAsia="sl-SI"/>
              </w:rPr>
              <w:t xml:space="preserve">Ministrstvo za pravosodje </w:t>
            </w:r>
          </w:p>
          <w:p w14:paraId="4C2B18BA" w14:textId="77777777" w:rsidR="00E463F5" w:rsidRPr="007E39C6" w:rsidRDefault="00E463F5" w:rsidP="00475574">
            <w:pPr>
              <w:overflowPunct w:val="0"/>
              <w:autoSpaceDE w:val="0"/>
              <w:autoSpaceDN w:val="0"/>
              <w:adjustRightInd w:val="0"/>
              <w:jc w:val="center"/>
              <w:textAlignment w:val="baseline"/>
              <w:rPr>
                <w:rFonts w:cs="Arial"/>
                <w:szCs w:val="20"/>
                <w:lang w:eastAsia="sl-SI"/>
              </w:rPr>
            </w:pPr>
            <w:r w:rsidRPr="007E39C6">
              <w:rPr>
                <w:rFonts w:cs="Arial"/>
                <w:szCs w:val="20"/>
                <w:lang w:eastAsia="sl-SI"/>
              </w:rPr>
              <w:t>Uprava Republike Slovenije za izvrševanje kazenskih sankcij</w:t>
            </w:r>
          </w:p>
          <w:p w14:paraId="41C53ECD" w14:textId="77777777" w:rsidR="0049319D" w:rsidRPr="007E39C6" w:rsidRDefault="0049319D" w:rsidP="00475574">
            <w:pPr>
              <w:overflowPunct w:val="0"/>
              <w:autoSpaceDE w:val="0"/>
              <w:autoSpaceDN w:val="0"/>
              <w:adjustRightInd w:val="0"/>
              <w:jc w:val="center"/>
              <w:textAlignment w:val="baseline"/>
              <w:rPr>
                <w:rFonts w:cs="Arial"/>
                <w:szCs w:val="20"/>
                <w:lang w:eastAsia="sl-SI"/>
              </w:rPr>
            </w:pPr>
          </w:p>
          <w:p w14:paraId="2C607575" w14:textId="6ADBD5A6" w:rsidR="00E463F5" w:rsidRPr="007E39C6" w:rsidRDefault="0049319D" w:rsidP="00475574">
            <w:pPr>
              <w:overflowPunct w:val="0"/>
              <w:autoSpaceDE w:val="0"/>
              <w:autoSpaceDN w:val="0"/>
              <w:adjustRightInd w:val="0"/>
              <w:jc w:val="center"/>
              <w:textAlignment w:val="baseline"/>
              <w:rPr>
                <w:rFonts w:cs="Arial"/>
                <w:bCs/>
                <w:szCs w:val="20"/>
                <w:lang w:eastAsia="sl-SI"/>
              </w:rPr>
            </w:pPr>
            <w:r w:rsidRPr="007E39C6">
              <w:rPr>
                <w:rFonts w:cs="Arial"/>
                <w:bCs/>
                <w:szCs w:val="20"/>
                <w:lang w:eastAsia="sl-SI"/>
              </w:rPr>
              <w:t>Denis Perše</w:t>
            </w:r>
          </w:p>
          <w:p w14:paraId="0B86D3D6" w14:textId="77777777" w:rsidR="00E463F5" w:rsidRPr="007E39C6" w:rsidRDefault="00E463F5" w:rsidP="00475574">
            <w:pPr>
              <w:overflowPunct w:val="0"/>
              <w:autoSpaceDE w:val="0"/>
              <w:autoSpaceDN w:val="0"/>
              <w:adjustRightInd w:val="0"/>
              <w:jc w:val="center"/>
              <w:textAlignment w:val="baseline"/>
              <w:rPr>
                <w:rFonts w:cs="Arial"/>
                <w:bCs/>
                <w:szCs w:val="20"/>
                <w:lang w:eastAsia="sl-SI"/>
              </w:rPr>
            </w:pPr>
            <w:r w:rsidRPr="007E39C6">
              <w:rPr>
                <w:rFonts w:cs="Arial"/>
                <w:bCs/>
                <w:szCs w:val="20"/>
                <w:lang w:eastAsia="sl-SI"/>
              </w:rPr>
              <w:t>generalni direktor</w:t>
            </w:r>
          </w:p>
        </w:tc>
        <w:tc>
          <w:tcPr>
            <w:tcW w:w="4606" w:type="dxa"/>
          </w:tcPr>
          <w:p w14:paraId="4E797369" w14:textId="35CB80C1" w:rsidR="00E463F5" w:rsidRPr="007E39C6" w:rsidRDefault="00E463F5" w:rsidP="00475574">
            <w:pPr>
              <w:overflowPunct w:val="0"/>
              <w:autoSpaceDE w:val="0"/>
              <w:autoSpaceDN w:val="0"/>
              <w:adjustRightInd w:val="0"/>
              <w:jc w:val="center"/>
              <w:textAlignment w:val="baseline"/>
              <w:rPr>
                <w:rFonts w:cs="Arial"/>
                <w:bCs/>
                <w:iCs/>
                <w:szCs w:val="20"/>
                <w:lang w:eastAsia="sl-SI"/>
              </w:rPr>
            </w:pPr>
          </w:p>
          <w:p w14:paraId="483F9259" w14:textId="4683D8FD" w:rsidR="00E463F5" w:rsidRPr="007E39C6" w:rsidRDefault="00412C08" w:rsidP="00475574">
            <w:pPr>
              <w:overflowPunct w:val="0"/>
              <w:autoSpaceDE w:val="0"/>
              <w:autoSpaceDN w:val="0"/>
              <w:adjustRightInd w:val="0"/>
              <w:jc w:val="center"/>
              <w:textAlignment w:val="baseline"/>
              <w:rPr>
                <w:rFonts w:cs="Arial"/>
                <w:bCs/>
                <w:iCs/>
                <w:szCs w:val="20"/>
                <w:lang w:eastAsia="sl-SI"/>
              </w:rPr>
            </w:pPr>
            <w:r w:rsidRPr="007E39C6">
              <w:rPr>
                <w:rFonts w:cs="Arial"/>
                <w:bCs/>
                <w:iCs/>
                <w:szCs w:val="20"/>
                <w:lang w:eastAsia="sl-SI"/>
              </w:rPr>
              <w:t>______________________</w:t>
            </w:r>
          </w:p>
          <w:p w14:paraId="60249675" w14:textId="77777777" w:rsidR="00412C08" w:rsidRPr="007E39C6" w:rsidRDefault="00412C08" w:rsidP="00475574">
            <w:pPr>
              <w:overflowPunct w:val="0"/>
              <w:autoSpaceDE w:val="0"/>
              <w:autoSpaceDN w:val="0"/>
              <w:adjustRightInd w:val="0"/>
              <w:jc w:val="center"/>
              <w:textAlignment w:val="baseline"/>
              <w:rPr>
                <w:rFonts w:cs="Arial"/>
                <w:bCs/>
                <w:iCs/>
                <w:szCs w:val="20"/>
                <w:lang w:eastAsia="sl-SI"/>
              </w:rPr>
            </w:pPr>
          </w:p>
          <w:p w14:paraId="652C52C2" w14:textId="61702C58" w:rsidR="00412C08" w:rsidRPr="007E39C6" w:rsidRDefault="00412C08" w:rsidP="00475574">
            <w:pPr>
              <w:overflowPunct w:val="0"/>
              <w:autoSpaceDE w:val="0"/>
              <w:autoSpaceDN w:val="0"/>
              <w:adjustRightInd w:val="0"/>
              <w:jc w:val="center"/>
              <w:textAlignment w:val="baseline"/>
              <w:rPr>
                <w:rFonts w:cs="Arial"/>
                <w:bCs/>
                <w:iCs/>
                <w:szCs w:val="20"/>
                <w:lang w:eastAsia="sl-SI"/>
              </w:rPr>
            </w:pPr>
            <w:r w:rsidRPr="007E39C6">
              <w:rPr>
                <w:rFonts w:cs="Arial"/>
                <w:bCs/>
                <w:iCs/>
                <w:szCs w:val="20"/>
                <w:lang w:eastAsia="sl-SI"/>
              </w:rPr>
              <w:t>___________________</w:t>
            </w:r>
          </w:p>
          <w:p w14:paraId="7AD29656" w14:textId="77777777" w:rsidR="00412C08" w:rsidRPr="007E39C6" w:rsidRDefault="00412C08" w:rsidP="00475574">
            <w:pPr>
              <w:overflowPunct w:val="0"/>
              <w:autoSpaceDE w:val="0"/>
              <w:autoSpaceDN w:val="0"/>
              <w:adjustRightInd w:val="0"/>
              <w:jc w:val="center"/>
              <w:textAlignment w:val="baseline"/>
              <w:rPr>
                <w:rFonts w:cs="Arial"/>
                <w:bCs/>
                <w:iCs/>
                <w:szCs w:val="20"/>
                <w:lang w:eastAsia="sl-SI"/>
              </w:rPr>
            </w:pPr>
          </w:p>
          <w:p w14:paraId="33C4D52A" w14:textId="77777777" w:rsidR="00412C08" w:rsidRPr="007E39C6" w:rsidRDefault="00412C08" w:rsidP="00475574">
            <w:pPr>
              <w:overflowPunct w:val="0"/>
              <w:autoSpaceDE w:val="0"/>
              <w:autoSpaceDN w:val="0"/>
              <w:adjustRightInd w:val="0"/>
              <w:jc w:val="center"/>
              <w:textAlignment w:val="baseline"/>
              <w:rPr>
                <w:rFonts w:cs="Arial"/>
                <w:bCs/>
                <w:iCs/>
                <w:szCs w:val="20"/>
                <w:lang w:eastAsia="sl-SI"/>
              </w:rPr>
            </w:pPr>
          </w:p>
          <w:p w14:paraId="2B8E5BE7" w14:textId="0F739685" w:rsidR="00412C08" w:rsidRPr="007E39C6" w:rsidRDefault="00412C08" w:rsidP="00475574">
            <w:pPr>
              <w:overflowPunct w:val="0"/>
              <w:autoSpaceDE w:val="0"/>
              <w:autoSpaceDN w:val="0"/>
              <w:adjustRightInd w:val="0"/>
              <w:jc w:val="center"/>
              <w:textAlignment w:val="baseline"/>
              <w:rPr>
                <w:rFonts w:cs="Arial"/>
                <w:bCs/>
                <w:iCs/>
                <w:szCs w:val="20"/>
                <w:lang w:eastAsia="sl-SI"/>
              </w:rPr>
            </w:pPr>
            <w:r w:rsidRPr="007E39C6">
              <w:rPr>
                <w:rFonts w:cs="Arial"/>
                <w:bCs/>
                <w:iCs/>
                <w:szCs w:val="20"/>
                <w:lang w:eastAsia="sl-SI"/>
              </w:rPr>
              <w:t>________________</w:t>
            </w:r>
          </w:p>
          <w:p w14:paraId="49DE2C29" w14:textId="77777777" w:rsidR="00E463F5" w:rsidRPr="007E39C6" w:rsidRDefault="00E463F5" w:rsidP="00475574">
            <w:pPr>
              <w:overflowPunct w:val="0"/>
              <w:autoSpaceDE w:val="0"/>
              <w:autoSpaceDN w:val="0"/>
              <w:adjustRightInd w:val="0"/>
              <w:jc w:val="center"/>
              <w:textAlignment w:val="baseline"/>
              <w:rPr>
                <w:rFonts w:cs="Arial"/>
                <w:bCs/>
                <w:iCs/>
                <w:szCs w:val="20"/>
                <w:lang w:eastAsia="sl-SI"/>
              </w:rPr>
            </w:pPr>
          </w:p>
          <w:p w14:paraId="6B50F3D6" w14:textId="2870AAB8" w:rsidR="00E463F5" w:rsidRPr="007E39C6" w:rsidRDefault="00E463F5" w:rsidP="0049319D">
            <w:pPr>
              <w:overflowPunct w:val="0"/>
              <w:autoSpaceDE w:val="0"/>
              <w:autoSpaceDN w:val="0"/>
              <w:adjustRightInd w:val="0"/>
              <w:textAlignment w:val="baseline"/>
              <w:rPr>
                <w:rFonts w:cs="Arial"/>
                <w:bCs/>
                <w:iCs/>
                <w:szCs w:val="20"/>
                <w:lang w:eastAsia="sl-SI"/>
              </w:rPr>
            </w:pPr>
          </w:p>
          <w:p w14:paraId="79C47A80" w14:textId="7B319A30" w:rsidR="006E5767" w:rsidRPr="007E39C6" w:rsidRDefault="006E5767" w:rsidP="00475574">
            <w:pPr>
              <w:overflowPunct w:val="0"/>
              <w:autoSpaceDE w:val="0"/>
              <w:autoSpaceDN w:val="0"/>
              <w:adjustRightInd w:val="0"/>
              <w:jc w:val="center"/>
              <w:textAlignment w:val="baseline"/>
              <w:rPr>
                <w:rFonts w:cs="Arial"/>
                <w:szCs w:val="20"/>
              </w:rPr>
            </w:pPr>
          </w:p>
          <w:p w14:paraId="6A1C8111" w14:textId="77777777" w:rsidR="006E5767" w:rsidRPr="007E39C6" w:rsidRDefault="006E5767" w:rsidP="00475574">
            <w:pPr>
              <w:overflowPunct w:val="0"/>
              <w:autoSpaceDE w:val="0"/>
              <w:autoSpaceDN w:val="0"/>
              <w:adjustRightInd w:val="0"/>
              <w:jc w:val="center"/>
              <w:textAlignment w:val="baseline"/>
              <w:rPr>
                <w:rFonts w:cs="Arial"/>
                <w:szCs w:val="20"/>
              </w:rPr>
            </w:pPr>
          </w:p>
          <w:p w14:paraId="56504C18" w14:textId="77777777" w:rsidR="006E5767" w:rsidRPr="007E39C6" w:rsidRDefault="006E5767" w:rsidP="00475574">
            <w:pPr>
              <w:overflowPunct w:val="0"/>
              <w:autoSpaceDE w:val="0"/>
              <w:autoSpaceDN w:val="0"/>
              <w:adjustRightInd w:val="0"/>
              <w:jc w:val="center"/>
              <w:textAlignment w:val="baseline"/>
              <w:rPr>
                <w:rFonts w:cs="Arial"/>
                <w:szCs w:val="20"/>
              </w:rPr>
            </w:pPr>
          </w:p>
          <w:p w14:paraId="1BA75BDF" w14:textId="51B930FB" w:rsidR="006E5767" w:rsidRPr="007E39C6" w:rsidRDefault="006E5767" w:rsidP="00475574">
            <w:pPr>
              <w:overflowPunct w:val="0"/>
              <w:autoSpaceDE w:val="0"/>
              <w:autoSpaceDN w:val="0"/>
              <w:adjustRightInd w:val="0"/>
              <w:jc w:val="center"/>
              <w:textAlignment w:val="baseline"/>
              <w:rPr>
                <w:rFonts w:cs="Arial"/>
                <w:szCs w:val="20"/>
              </w:rPr>
            </w:pPr>
          </w:p>
        </w:tc>
      </w:tr>
    </w:tbl>
    <w:p w14:paraId="64B8E83F" w14:textId="72E805D9" w:rsidR="00B21477" w:rsidRDefault="0052636B" w:rsidP="0052636B">
      <w:pPr>
        <w:rPr>
          <w:rFonts w:cs="Arial"/>
          <w:szCs w:val="20"/>
        </w:rPr>
      </w:pPr>
      <w:r>
        <w:rPr>
          <w:rFonts w:cs="Arial"/>
          <w:szCs w:val="20"/>
        </w:rPr>
        <w:t>Prilog</w:t>
      </w:r>
      <w:r w:rsidR="0071128D">
        <w:rPr>
          <w:rFonts w:cs="Arial"/>
          <w:szCs w:val="20"/>
        </w:rPr>
        <w:t>e</w:t>
      </w:r>
      <w:r>
        <w:rPr>
          <w:rFonts w:cs="Arial"/>
          <w:szCs w:val="20"/>
        </w:rPr>
        <w:t>:</w:t>
      </w:r>
    </w:p>
    <w:p w14:paraId="3485F7DB" w14:textId="2A9F5EEF" w:rsidR="0052636B" w:rsidRDefault="0052636B" w:rsidP="00A5514D">
      <w:pPr>
        <w:pStyle w:val="Odstavekseznama"/>
        <w:numPr>
          <w:ilvl w:val="0"/>
          <w:numId w:val="10"/>
        </w:numPr>
        <w:rPr>
          <w:rFonts w:cs="Arial"/>
          <w:szCs w:val="20"/>
        </w:rPr>
      </w:pPr>
      <w:r>
        <w:rPr>
          <w:rFonts w:cs="Arial"/>
          <w:szCs w:val="20"/>
        </w:rPr>
        <w:t>ponudbeni predračun</w:t>
      </w:r>
      <w:r w:rsidR="0071128D">
        <w:rPr>
          <w:rFonts w:cs="Arial"/>
          <w:szCs w:val="20"/>
        </w:rPr>
        <w:t>,</w:t>
      </w:r>
      <w:r>
        <w:rPr>
          <w:rFonts w:cs="Arial"/>
          <w:szCs w:val="20"/>
        </w:rPr>
        <w:t xml:space="preserve"> </w:t>
      </w:r>
    </w:p>
    <w:p w14:paraId="4B89FD03" w14:textId="5B7727CB" w:rsidR="0052636B" w:rsidRPr="00B236FC" w:rsidRDefault="0052636B" w:rsidP="00B236FC">
      <w:pPr>
        <w:pStyle w:val="Odstavekseznama"/>
        <w:numPr>
          <w:ilvl w:val="0"/>
          <w:numId w:val="10"/>
        </w:numPr>
        <w:rPr>
          <w:rFonts w:cs="Arial"/>
          <w:szCs w:val="20"/>
        </w:rPr>
      </w:pPr>
      <w:r>
        <w:rPr>
          <w:rFonts w:cs="Arial"/>
          <w:szCs w:val="20"/>
        </w:rPr>
        <w:t xml:space="preserve">tehnične specifikacije </w:t>
      </w:r>
      <w:r w:rsidR="0071128D">
        <w:rPr>
          <w:rFonts w:cs="Arial"/>
          <w:szCs w:val="20"/>
        </w:rPr>
        <w:t>naročnika</w:t>
      </w:r>
      <w:r w:rsidR="002E23D3">
        <w:rPr>
          <w:rFonts w:cs="Arial"/>
          <w:szCs w:val="20"/>
        </w:rPr>
        <w:t>.</w:t>
      </w:r>
    </w:p>
    <w:sectPr w:rsidR="0052636B" w:rsidRPr="00B236FC" w:rsidSect="0097795E">
      <w:headerReference w:type="default" r:id="rId13"/>
      <w:footerReference w:type="even" r:id="rId14"/>
      <w:footerReference w:type="default" r:id="rId15"/>
      <w:headerReference w:type="first" r:id="rId16"/>
      <w:pgSz w:w="11900" w:h="16840" w:code="9"/>
      <w:pgMar w:top="1560" w:right="1701" w:bottom="1276" w:left="1701" w:header="850" w:footer="850" w:gutter="0"/>
      <w:cols w:space="708"/>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Odvetnik Anže Godec" w:date="2026-07-21T11:25:00Z" w:initials="AG">
    <w:p w14:paraId="67CB436A" w14:textId="77777777" w:rsidR="00FC31C1" w:rsidRDefault="00FC31C1" w:rsidP="0029718A">
      <w:pPr>
        <w:pStyle w:val="Pripombabesedilo"/>
      </w:pPr>
      <w:r>
        <w:rPr>
          <w:rStyle w:val="Pripombasklic"/>
        </w:rPr>
        <w:annotationRef/>
      </w:r>
      <w:r>
        <w:t>Ali se vinjeta lahko kupi preden je vozilo registrirano, saj je treba navesti registrsko številko?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7CB436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1C205B" w16cex:dateUtc="2026-07-21T09: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7CB436A" w16cid:durableId="5B1C20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B41A78" w14:textId="77777777" w:rsidR="003436C9" w:rsidRDefault="003436C9">
      <w:r>
        <w:separator/>
      </w:r>
    </w:p>
  </w:endnote>
  <w:endnote w:type="continuationSeparator" w:id="0">
    <w:p w14:paraId="32824EB0" w14:textId="77777777" w:rsidR="003436C9" w:rsidRDefault="0034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SLO Arial">
    <w:altName w:val="Arial"/>
    <w:charset w:val="00"/>
    <w:family w:val="swiss"/>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Republika">
    <w:altName w:val="Calibri"/>
    <w:panose1 w:val="02000506040000020004"/>
    <w:charset w:val="EE"/>
    <w:family w:val="auto"/>
    <w:pitch w:val="variable"/>
    <w:sig w:usb0="A00000FF" w:usb1="4000205B" w:usb2="00000000" w:usb3="00000000" w:csb0="00000093"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561B08" w14:textId="77777777" w:rsidR="00214D8C" w:rsidRDefault="00214D8C" w:rsidP="006631B3">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457C4AB" w14:textId="77777777" w:rsidR="00214D8C" w:rsidRDefault="00214D8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8953683"/>
      <w:docPartObj>
        <w:docPartGallery w:val="Page Numbers (Bottom of Page)"/>
        <w:docPartUnique/>
      </w:docPartObj>
    </w:sdtPr>
    <w:sdtEndPr/>
    <w:sdtContent>
      <w:p w14:paraId="31A29794" w14:textId="77777777" w:rsidR="0097795E" w:rsidRDefault="0097795E" w:rsidP="00F603FB">
        <w:pPr>
          <w:pStyle w:val="Noga"/>
          <w:tabs>
            <w:tab w:val="left" w:pos="345"/>
            <w:tab w:val="right" w:pos="8498"/>
          </w:tabs>
        </w:pPr>
      </w:p>
      <w:p w14:paraId="60C64E7C" w14:textId="10A55460" w:rsidR="00F603FB" w:rsidRDefault="00F603FB" w:rsidP="00F603FB">
        <w:pPr>
          <w:pStyle w:val="Noga"/>
          <w:tabs>
            <w:tab w:val="left" w:pos="345"/>
            <w:tab w:val="right" w:pos="8498"/>
          </w:tabs>
        </w:pPr>
        <w:r>
          <w:tab/>
        </w:r>
        <w:r w:rsidRPr="00F603FB">
          <w:rPr>
            <w:sz w:val="16"/>
            <w:szCs w:val="20"/>
          </w:rPr>
          <w:t>Operacijo sofinancirata Evropska unija iz Evropskega socialnega sklada plus (ESS+) in Republika Slovenija</w:t>
        </w:r>
        <w:r>
          <w:tab/>
        </w:r>
        <w:r>
          <w:fldChar w:fldCharType="begin"/>
        </w:r>
        <w:r>
          <w:instrText>PAGE   \* MERGEFORMAT</w:instrText>
        </w:r>
        <w:r>
          <w:fldChar w:fldCharType="separate"/>
        </w:r>
        <w:r>
          <w:t>2</w:t>
        </w:r>
        <w:r>
          <w:fldChar w:fldCharType="end"/>
        </w:r>
      </w:p>
    </w:sdtContent>
  </w:sdt>
  <w:p w14:paraId="4A2E3FE1" w14:textId="77777777" w:rsidR="00214D8C" w:rsidRDefault="00214D8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B68E84" w14:textId="77777777" w:rsidR="003436C9" w:rsidRDefault="003436C9">
      <w:r>
        <w:separator/>
      </w:r>
    </w:p>
  </w:footnote>
  <w:footnote w:type="continuationSeparator" w:id="0">
    <w:p w14:paraId="0966DB40" w14:textId="77777777" w:rsidR="003436C9" w:rsidRDefault="00343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5F7C8" w14:textId="303A1D12" w:rsidR="00214D8C" w:rsidRPr="00110CBD" w:rsidRDefault="00676FA8" w:rsidP="007D75CF">
    <w:pPr>
      <w:pStyle w:val="Glava"/>
      <w:spacing w:line="240" w:lineRule="exact"/>
      <w:rPr>
        <w:rFonts w:ascii="Republika" w:hAnsi="Republika"/>
        <w:sz w:val="16"/>
      </w:rPr>
    </w:pPr>
    <w:r>
      <w:rPr>
        <w:rFonts w:ascii="Republika" w:hAnsi="Republika"/>
        <w:noProof/>
        <w:sz w:val="16"/>
        <w:lang w:eastAsia="sl-SI"/>
      </w:rPr>
      <mc:AlternateContent>
        <mc:Choice Requires="wpg">
          <w:drawing>
            <wp:anchor distT="0" distB="0" distL="114300" distR="114300" simplePos="0" relativeHeight="251663872" behindDoc="0" locked="0" layoutInCell="1" allowOverlap="1" wp14:anchorId="407A07D1" wp14:editId="2DF6CF52">
              <wp:simplePos x="0" y="0"/>
              <wp:positionH relativeFrom="page">
                <wp:align>left</wp:align>
              </wp:positionH>
              <wp:positionV relativeFrom="paragraph">
                <wp:posOffset>-466725</wp:posOffset>
              </wp:positionV>
              <wp:extent cx="7129780" cy="1468755"/>
              <wp:effectExtent l="0" t="0" r="0" b="0"/>
              <wp:wrapThrough wrapText="bothSides">
                <wp:wrapPolygon edited="0">
                  <wp:start x="0" y="0"/>
                  <wp:lineTo x="0" y="21012"/>
                  <wp:lineTo x="13043" y="21292"/>
                  <wp:lineTo x="21527" y="21292"/>
                  <wp:lineTo x="21527" y="8405"/>
                  <wp:lineTo x="13159" y="4482"/>
                  <wp:lineTo x="13159" y="0"/>
                  <wp:lineTo x="0" y="0"/>
                </wp:wrapPolygon>
              </wp:wrapThrough>
              <wp:docPr id="1754667054" name="Skupina 1754667054"/>
              <wp:cNvGraphicFramePr/>
              <a:graphic xmlns:a="http://schemas.openxmlformats.org/drawingml/2006/main">
                <a:graphicData uri="http://schemas.microsoft.com/office/word/2010/wordprocessingGroup">
                  <wpg:wgp>
                    <wpg:cNvGrpSpPr/>
                    <wpg:grpSpPr>
                      <a:xfrm>
                        <a:off x="0" y="0"/>
                        <a:ext cx="7129780" cy="1468755"/>
                        <a:chOff x="0" y="0"/>
                        <a:chExt cx="7129780" cy="1468755"/>
                      </a:xfrm>
                    </wpg:grpSpPr>
                    <pic:pic xmlns:pic="http://schemas.openxmlformats.org/drawingml/2006/picture">
                      <pic:nvPicPr>
                        <pic:cNvPr id="1622756121" name="Slika 1622756121" descr="Opis: 068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424305"/>
                        </a:xfrm>
                        <a:prstGeom prst="rect">
                          <a:avLst/>
                        </a:prstGeom>
                        <a:noFill/>
                        <a:ln>
                          <a:noFill/>
                        </a:ln>
                      </pic:spPr>
                    </pic:pic>
                    <pic:pic xmlns:pic="http://schemas.openxmlformats.org/drawingml/2006/picture">
                      <pic:nvPicPr>
                        <pic:cNvPr id="618139748" name="Slika 618139748"/>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343400" y="590550"/>
                          <a:ext cx="2786380" cy="878205"/>
                        </a:xfrm>
                        <a:prstGeom prst="rect">
                          <a:avLst/>
                        </a:prstGeom>
                        <a:noFill/>
                        <a:ln>
                          <a:noFill/>
                        </a:ln>
                      </pic:spPr>
                    </pic:pic>
                  </wpg:wgp>
                </a:graphicData>
              </a:graphic>
            </wp:anchor>
          </w:drawing>
        </mc:Choice>
        <mc:Fallback>
          <w:pict>
            <v:group w14:anchorId="0E6CD7C5" id="Skupina 1754667054" o:spid="_x0000_s1026" style="position:absolute;margin-left:0;margin-top:-36.75pt;width:561.4pt;height:115.65pt;z-index:251663872;mso-position-horizontal:left;mso-position-horizontal-relative:page" coordsize="71297,1468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0Pv5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f//R+/m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9L7+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0/v5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f//U+/m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9X7+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1vv5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f//X+/m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9D7&#10;+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0fv5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f//S+/m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9P7+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1Pv5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f//V+/m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9b7+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1/v5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f//Q+/m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9H7+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0vv5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f//T+/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T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1f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W&#10;+/m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9f7+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10;/9b7+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1/v5&#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f//Q+/m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9H7+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9D7+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0fv5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1622756121" o:spid="_x0000_s1027" type="#_x0000_t75" alt="Opis: 0683" style="position:absolute;width:43218;height:14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">
                <v:imagedata r:id="rId3" o:title=" 0683"/>
              </v:shape>
              <v:shape id="Slika 618139748" o:spid="_x0000_s1028" type="#_x0000_t75" style="position:absolute;left:43434;top:5905;width:27863;height:87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">
                <v:imagedata r:id="rId4" o:title=""/>
              </v:shape>
              <w10:wrap type="through" anchorx="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214D8C" w:rsidRPr="008F3500" w14:paraId="64367E79" w14:textId="77777777">
      <w:trPr>
        <w:cantSplit/>
        <w:trHeight w:hRule="exact" w:val="847"/>
      </w:trPr>
      <w:tc>
        <w:tcPr>
          <w:tcW w:w="567" w:type="dxa"/>
        </w:tcPr>
        <w:p w14:paraId="47DC29A5" w14:textId="6A4E70E3" w:rsidR="00214D8C" w:rsidRPr="008F3500" w:rsidRDefault="00E47A35" w:rsidP="00D248DE">
          <w:pPr>
            <w:autoSpaceDE w:val="0"/>
            <w:autoSpaceDN w:val="0"/>
            <w:adjustRightInd w:val="0"/>
            <w:spacing w:line="240" w:lineRule="auto"/>
            <w:rPr>
              <w:rFonts w:ascii="Republika" w:hAnsi="Republika"/>
              <w:color w:val="529DBA"/>
              <w:sz w:val="60"/>
              <w:szCs w:val="60"/>
            </w:rPr>
          </w:pPr>
          <w:r>
            <w:rPr>
              <w:noProof/>
              <w:lang w:eastAsia="sl-SI"/>
            </w:rPr>
            <mc:AlternateContent>
              <mc:Choice Requires="wps">
                <w:drawing>
                  <wp:anchor distT="0" distB="0" distL="114300" distR="114300" simplePos="0" relativeHeight="251657728" behindDoc="0" locked="0" layoutInCell="0" allowOverlap="1" wp14:anchorId="10255207" wp14:editId="634D15FE">
                    <wp:simplePos x="0" y="0"/>
                    <wp:positionH relativeFrom="column">
                      <wp:posOffset>29845</wp:posOffset>
                    </wp:positionH>
                    <wp:positionV relativeFrom="page">
                      <wp:posOffset>3600450</wp:posOffset>
                    </wp:positionV>
                    <wp:extent cx="215900" cy="0"/>
                    <wp:effectExtent l="6985" t="9525" r="5715" b="9525"/>
                    <wp:wrapNone/>
                    <wp:docPr id="1"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A783AB5" id="_x0000_t32" coordsize="21600,21600" o:spt="32" o:oned="t" path="m,l21600,21600e" filled="f">
                    <v:path arrowok="t" fillok="f" o:connecttype="none"/>
                    <o:lock v:ext="edit" shapetype="t"/>
                  </v:shapetype>
                  <v:shape id="AutoShape 12" o:spid="_x0000_s1026" type="#_x0000_t32" style="position:absolute;margin-left:2.35pt;margin-top:283.5pt;width:17pt;height:0;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" o:allowincell="f" strokecolor="#529dba" strokeweight=".5pt">
                    <w10:wrap anchory="page"/>
                  </v:shape>
                </w:pict>
              </mc:Fallback>
            </mc:AlternateContent>
          </w:r>
        </w:p>
      </w:tc>
    </w:tr>
  </w:tbl>
  <w:p w14:paraId="199ED881" w14:textId="24231BC1" w:rsidR="00214D8C" w:rsidRPr="008F3500" w:rsidRDefault="00676FA8" w:rsidP="00EE64B6">
    <w:pPr>
      <w:pStyle w:val="Glava"/>
      <w:tabs>
        <w:tab w:val="clear" w:pos="4320"/>
        <w:tab w:val="clear" w:pos="8640"/>
        <w:tab w:val="left" w:pos="5112"/>
      </w:tabs>
      <w:spacing w:before="120" w:line="240" w:lineRule="exact"/>
    </w:pPr>
    <w:r>
      <w:rPr>
        <w:rFonts w:ascii="Republika" w:hAnsi="Republika"/>
        <w:noProof/>
        <w:sz w:val="16"/>
        <w:lang w:eastAsia="sl-SI"/>
      </w:rPr>
      <mc:AlternateContent>
        <mc:Choice Requires="wpg">
          <w:drawing>
            <wp:anchor distT="0" distB="0" distL="114300" distR="114300" simplePos="0" relativeHeight="251661824" behindDoc="0" locked="0" layoutInCell="1" allowOverlap="1" wp14:anchorId="71EC8A4F" wp14:editId="57A4D0B0">
              <wp:simplePos x="0" y="0"/>
              <wp:positionH relativeFrom="page">
                <wp:align>left</wp:align>
              </wp:positionH>
              <wp:positionV relativeFrom="paragraph">
                <wp:posOffset>-295275</wp:posOffset>
              </wp:positionV>
              <wp:extent cx="7129780" cy="1468755"/>
              <wp:effectExtent l="0" t="0" r="0" b="0"/>
              <wp:wrapThrough wrapText="bothSides">
                <wp:wrapPolygon edited="0">
                  <wp:start x="0" y="0"/>
                  <wp:lineTo x="0" y="21012"/>
                  <wp:lineTo x="13043" y="21292"/>
                  <wp:lineTo x="21527" y="21292"/>
                  <wp:lineTo x="21527" y="8405"/>
                  <wp:lineTo x="13159" y="4482"/>
                  <wp:lineTo x="13159" y="0"/>
                  <wp:lineTo x="0" y="0"/>
                </wp:wrapPolygon>
              </wp:wrapThrough>
              <wp:docPr id="2" name="Skupina 2"/>
              <wp:cNvGraphicFramePr/>
              <a:graphic xmlns:a="http://schemas.openxmlformats.org/drawingml/2006/main">
                <a:graphicData uri="http://schemas.microsoft.com/office/word/2010/wordprocessingGroup">
                  <wpg:wgp>
                    <wpg:cNvGrpSpPr/>
                    <wpg:grpSpPr>
                      <a:xfrm>
                        <a:off x="0" y="0"/>
                        <a:ext cx="7129780" cy="1468755"/>
                        <a:chOff x="0" y="0"/>
                        <a:chExt cx="7129780" cy="1468755"/>
                      </a:xfrm>
                    </wpg:grpSpPr>
                    <pic:pic xmlns:pic="http://schemas.openxmlformats.org/drawingml/2006/picture">
                      <pic:nvPicPr>
                        <pic:cNvPr id="3" name="Slika 3" descr="Opis: 0683"/>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1424305"/>
                        </a:xfrm>
                        <a:prstGeom prst="rect">
                          <a:avLst/>
                        </a:prstGeom>
                        <a:noFill/>
                        <a:ln>
                          <a:noFill/>
                        </a:ln>
                      </pic:spPr>
                    </pic:pic>
                    <pic:pic xmlns:pic="http://schemas.openxmlformats.org/drawingml/2006/picture">
                      <pic:nvPicPr>
                        <pic:cNvPr id="8" name="Slika 8"/>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4343400" y="590550"/>
                          <a:ext cx="2786380" cy="878205"/>
                        </a:xfrm>
                        <a:prstGeom prst="rect">
                          <a:avLst/>
                        </a:prstGeom>
                        <a:noFill/>
                        <a:ln>
                          <a:noFill/>
                        </a:ln>
                      </pic:spPr>
                    </pic:pic>
                  </wpg:wgp>
                </a:graphicData>
              </a:graphic>
            </wp:anchor>
          </w:drawing>
        </mc:Choice>
        <mc:Fallback>
          <w:pict>
            <v:group w14:anchorId="73B665C1" id="Skupina 2" o:spid="_x0000_s1026" style="position:absolute;margin-left:0;margin-top:-23.25pt;width:561.4pt;height:115.65pt;z-index:251661824;mso-position-horizontal:left;mso-position-horizontal-relative:page" coordsize="71297,14687"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f//Q+/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H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v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T&#10;+/m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9T7+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1fv5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f//W+/m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9f7+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0Pv5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f//R+/m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9L7+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0/v5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f//U+/m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9X7+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1vv5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f//X+/m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9D7+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10;0fv5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f//S+/m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9P7+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1Pv5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f//V+/m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9b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1/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Yq7FXYq7FXYq7FXYq7FXYq7FXYq7FXYq7F&#10;XYq7FXYq7FXYq7FXYq7FXYq7FXYq7FXYq7FXYq7FXYq7FXYq7FXYq7FXYq7FXYq7FXYq7FXYq7FX&#10;Yq7FXYq7FXYq7FXYq7FXYq7FXYq7FXYq7FXYq7FXYq7FXYq7FX//1vv5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dirsVdirsVdirsVdirsVdirsVdirsVdirsVdirsV&#10;dirsVdirsVdirsVdirsVdirsVdirsVdirsVdirsVdirsVdirsVdirsVdirsVdirsVdirsVdirsVd&#10;irsVdirsVdirsVdirsVdirsVdirsVdirsVdirsVdirsVf//X+/m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9D7+Yq7FXYq7FXYq7FXYq7FXYq7FXYq7FXYq7FXYq7FX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0fv5irsVdirsVdirsVdirsVdirsVdirsVdirsVdirsVd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3" o:spid="_x0000_s1027" type="#_x0000_t75" alt="Opis: 0683" style="position:absolute;width:43218;height:1424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">
                <v:imagedata r:id="rId3" o:title=" 0683"/>
              </v:shape>
              <v:shape id="Slika 8" o:spid="_x0000_s1028" type="#_x0000_t75" style="position:absolute;left:43434;top:5905;width:27863;height:87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">
                <v:imagedata r:id="rId4" o:title=""/>
              </v:shape>
              <w10:wrap type="through" anchorx="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3B708D"/>
    <w:multiLevelType w:val="hybridMultilevel"/>
    <w:tmpl w:val="28D6162C"/>
    <w:lvl w:ilvl="0" w:tplc="FFFFFFFF">
      <w:start w:val="5"/>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105C2"/>
    <w:multiLevelType w:val="hybridMultilevel"/>
    <w:tmpl w:val="FC6E8CBA"/>
    <w:lvl w:ilvl="0" w:tplc="3780AE0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BE49DD"/>
    <w:multiLevelType w:val="hybridMultilevel"/>
    <w:tmpl w:val="DCBE124A"/>
    <w:lvl w:ilvl="0" w:tplc="00CA808E">
      <w:start w:val="1"/>
      <w:numFmt w:val="decimal"/>
      <w:lvlText w:val="%1."/>
      <w:lvlJc w:val="left"/>
      <w:pPr>
        <w:tabs>
          <w:tab w:val="num" w:pos="720"/>
        </w:tabs>
        <w:ind w:left="720" w:hanging="360"/>
      </w:pPr>
      <w:rPr>
        <w:b w:val="0"/>
        <w:bCs w:val="0"/>
      </w:rPr>
    </w:lvl>
    <w:lvl w:ilvl="1" w:tplc="FFFFFFFF">
      <w:start w:val="5"/>
      <w:numFmt w:val="bullet"/>
      <w:lvlText w:val="-"/>
      <w:lvlJc w:val="left"/>
      <w:pPr>
        <w:ind w:left="1440" w:hanging="360"/>
      </w:pPr>
      <w:rPr>
        <w:rFonts w:ascii="Times New Roman" w:eastAsia="Times New Roman" w:hAnsi="Times New Roman" w:hint="default"/>
        <w:b/>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2B657C74"/>
    <w:multiLevelType w:val="hybridMultilevel"/>
    <w:tmpl w:val="8FFAF8B8"/>
    <w:lvl w:ilvl="0" w:tplc="FFFFFFFF">
      <w:start w:val="5"/>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9953B95"/>
    <w:multiLevelType w:val="hybridMultilevel"/>
    <w:tmpl w:val="109CB5C2"/>
    <w:lvl w:ilvl="0" w:tplc="04240001">
      <w:start w:val="1"/>
      <w:numFmt w:val="bullet"/>
      <w:lvlText w:val=""/>
      <w:lvlJc w:val="left"/>
      <w:pPr>
        <w:ind w:left="1209" w:hanging="360"/>
      </w:pPr>
      <w:rPr>
        <w:rFonts w:ascii="Symbol" w:hAnsi="Symbol" w:hint="default"/>
      </w:rPr>
    </w:lvl>
    <w:lvl w:ilvl="1" w:tplc="04240003" w:tentative="1">
      <w:start w:val="1"/>
      <w:numFmt w:val="bullet"/>
      <w:lvlText w:val="o"/>
      <w:lvlJc w:val="left"/>
      <w:pPr>
        <w:ind w:left="1929" w:hanging="360"/>
      </w:pPr>
      <w:rPr>
        <w:rFonts w:ascii="Courier New" w:hAnsi="Courier New" w:cs="Courier New" w:hint="default"/>
      </w:rPr>
    </w:lvl>
    <w:lvl w:ilvl="2" w:tplc="04240005" w:tentative="1">
      <w:start w:val="1"/>
      <w:numFmt w:val="bullet"/>
      <w:lvlText w:val=""/>
      <w:lvlJc w:val="left"/>
      <w:pPr>
        <w:ind w:left="2649" w:hanging="360"/>
      </w:pPr>
      <w:rPr>
        <w:rFonts w:ascii="Wingdings" w:hAnsi="Wingdings" w:hint="default"/>
      </w:rPr>
    </w:lvl>
    <w:lvl w:ilvl="3" w:tplc="04240001" w:tentative="1">
      <w:start w:val="1"/>
      <w:numFmt w:val="bullet"/>
      <w:lvlText w:val=""/>
      <w:lvlJc w:val="left"/>
      <w:pPr>
        <w:ind w:left="3369" w:hanging="360"/>
      </w:pPr>
      <w:rPr>
        <w:rFonts w:ascii="Symbol" w:hAnsi="Symbol" w:hint="default"/>
      </w:rPr>
    </w:lvl>
    <w:lvl w:ilvl="4" w:tplc="04240003" w:tentative="1">
      <w:start w:val="1"/>
      <w:numFmt w:val="bullet"/>
      <w:lvlText w:val="o"/>
      <w:lvlJc w:val="left"/>
      <w:pPr>
        <w:ind w:left="4089" w:hanging="360"/>
      </w:pPr>
      <w:rPr>
        <w:rFonts w:ascii="Courier New" w:hAnsi="Courier New" w:cs="Courier New" w:hint="default"/>
      </w:rPr>
    </w:lvl>
    <w:lvl w:ilvl="5" w:tplc="04240005" w:tentative="1">
      <w:start w:val="1"/>
      <w:numFmt w:val="bullet"/>
      <w:lvlText w:val=""/>
      <w:lvlJc w:val="left"/>
      <w:pPr>
        <w:ind w:left="4809" w:hanging="360"/>
      </w:pPr>
      <w:rPr>
        <w:rFonts w:ascii="Wingdings" w:hAnsi="Wingdings" w:hint="default"/>
      </w:rPr>
    </w:lvl>
    <w:lvl w:ilvl="6" w:tplc="04240001" w:tentative="1">
      <w:start w:val="1"/>
      <w:numFmt w:val="bullet"/>
      <w:lvlText w:val=""/>
      <w:lvlJc w:val="left"/>
      <w:pPr>
        <w:ind w:left="5529" w:hanging="360"/>
      </w:pPr>
      <w:rPr>
        <w:rFonts w:ascii="Symbol" w:hAnsi="Symbol" w:hint="default"/>
      </w:rPr>
    </w:lvl>
    <w:lvl w:ilvl="7" w:tplc="04240003" w:tentative="1">
      <w:start w:val="1"/>
      <w:numFmt w:val="bullet"/>
      <w:lvlText w:val="o"/>
      <w:lvlJc w:val="left"/>
      <w:pPr>
        <w:ind w:left="6249" w:hanging="360"/>
      </w:pPr>
      <w:rPr>
        <w:rFonts w:ascii="Courier New" w:hAnsi="Courier New" w:cs="Courier New" w:hint="default"/>
      </w:rPr>
    </w:lvl>
    <w:lvl w:ilvl="8" w:tplc="04240005" w:tentative="1">
      <w:start w:val="1"/>
      <w:numFmt w:val="bullet"/>
      <w:lvlText w:val=""/>
      <w:lvlJc w:val="left"/>
      <w:pPr>
        <w:ind w:left="6969" w:hanging="360"/>
      </w:pPr>
      <w:rPr>
        <w:rFonts w:ascii="Wingdings" w:hAnsi="Wingdings" w:hint="default"/>
      </w:rPr>
    </w:lvl>
  </w:abstractNum>
  <w:abstractNum w:abstractNumId="6"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0F50DD2"/>
    <w:multiLevelType w:val="hybridMultilevel"/>
    <w:tmpl w:val="903A8E3C"/>
    <w:lvl w:ilvl="0" w:tplc="FFFFFFFF">
      <w:start w:val="5"/>
      <w:numFmt w:val="bullet"/>
      <w:lvlText w:val="-"/>
      <w:lvlJc w:val="left"/>
      <w:pPr>
        <w:ind w:left="720" w:hanging="360"/>
      </w:pPr>
      <w:rPr>
        <w:rFonts w:ascii="Times New Roman" w:eastAsia="Times New Roman" w:hAnsi="Times New Roman" w:hint="default"/>
        <w:b/>
        <w:bCs/>
        <w:sz w:val="2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5530594F"/>
    <w:multiLevelType w:val="hybridMultilevel"/>
    <w:tmpl w:val="FA0654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79F3213"/>
    <w:multiLevelType w:val="hybridMultilevel"/>
    <w:tmpl w:val="9FB45058"/>
    <w:lvl w:ilvl="0" w:tplc="FFFFFFFF">
      <w:start w:val="5"/>
      <w:numFmt w:val="bullet"/>
      <w:lvlText w:val="-"/>
      <w:lvlJc w:val="left"/>
      <w:pPr>
        <w:ind w:left="720" w:hanging="360"/>
      </w:pPr>
      <w:rPr>
        <w:rFonts w:ascii="Times New Roman" w:eastAsia="Times New Roman" w:hAnsi="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8474649"/>
    <w:multiLevelType w:val="hybridMultilevel"/>
    <w:tmpl w:val="4210B03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9D5B5A"/>
    <w:multiLevelType w:val="hybridMultilevel"/>
    <w:tmpl w:val="FA60F300"/>
    <w:lvl w:ilvl="0" w:tplc="DFD69F6A">
      <w:start w:val="9"/>
      <w:numFmt w:val="bullet"/>
      <w:lvlText w:val="-"/>
      <w:lvlJc w:val="left"/>
      <w:pPr>
        <w:ind w:left="360" w:hanging="360"/>
      </w:pPr>
      <w:rPr>
        <w:rFonts w:ascii="Calibri" w:eastAsia="Times New Roman"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6E3D594F"/>
    <w:multiLevelType w:val="hybridMultilevel"/>
    <w:tmpl w:val="0D0CF6A2"/>
    <w:lvl w:ilvl="0" w:tplc="CFDCD87E">
      <w:numFmt w:val="bullet"/>
      <w:lvlText w:val="-"/>
      <w:lvlJc w:val="left"/>
      <w:pPr>
        <w:ind w:left="1440" w:hanging="360"/>
      </w:pPr>
      <w:rPr>
        <w:rFonts w:ascii="Aptos" w:eastAsiaTheme="minorHAnsi" w:hAnsi="Aptos" w:cstheme="minorBid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4" w15:restartNumberingAfterBreak="0">
    <w:nsid w:val="6F491AA7"/>
    <w:multiLevelType w:val="hybridMultilevel"/>
    <w:tmpl w:val="7674A09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5BC0167"/>
    <w:multiLevelType w:val="hybridMultilevel"/>
    <w:tmpl w:val="ECC01CCE"/>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3069D4"/>
    <w:multiLevelType w:val="hybridMultilevel"/>
    <w:tmpl w:val="4EC447F8"/>
    <w:lvl w:ilvl="0" w:tplc="82A80BB8">
      <w:start w:val="16"/>
      <w:numFmt w:val="bullet"/>
      <w:lvlText w:val="-"/>
      <w:lvlJc w:val="left"/>
      <w:pPr>
        <w:ind w:left="1080" w:hanging="360"/>
      </w:pPr>
      <w:rPr>
        <w:rFonts w:ascii="Cambria" w:eastAsia="Times New Roman" w:hAnsi="Cambria"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7" w15:restartNumberingAfterBreak="0">
    <w:nsid w:val="7E0555CC"/>
    <w:multiLevelType w:val="hybridMultilevel"/>
    <w:tmpl w:val="AB708504"/>
    <w:lvl w:ilvl="0" w:tplc="CFDCD87E">
      <w:numFmt w:val="bullet"/>
      <w:lvlText w:val="-"/>
      <w:lvlJc w:val="left"/>
      <w:pPr>
        <w:ind w:left="1429" w:hanging="360"/>
      </w:pPr>
      <w:rPr>
        <w:rFonts w:ascii="Aptos" w:eastAsiaTheme="minorHAnsi" w:hAnsi="Aptos" w:cstheme="minorBidi"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num w:numId="1" w16cid:durableId="127550595">
    <w:abstractNumId w:val="11"/>
  </w:num>
  <w:num w:numId="2" w16cid:durableId="1966152240">
    <w:abstractNumId w:val="6"/>
  </w:num>
  <w:num w:numId="3" w16cid:durableId="1695224892">
    <w:abstractNumId w:val="3"/>
  </w:num>
  <w:num w:numId="4" w16cid:durableId="748235962">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5" w16cid:durableId="1181698146">
    <w:abstractNumId w:val="2"/>
  </w:num>
  <w:num w:numId="6" w16cid:durableId="474496820">
    <w:abstractNumId w:val="17"/>
  </w:num>
  <w:num w:numId="7" w16cid:durableId="802429030">
    <w:abstractNumId w:val="12"/>
  </w:num>
  <w:num w:numId="8" w16cid:durableId="1616517129">
    <w:abstractNumId w:val="7"/>
  </w:num>
  <w:num w:numId="9" w16cid:durableId="2104691059">
    <w:abstractNumId w:val="16"/>
  </w:num>
  <w:num w:numId="10" w16cid:durableId="18355457">
    <w:abstractNumId w:val="15"/>
  </w:num>
  <w:num w:numId="11" w16cid:durableId="245649587">
    <w:abstractNumId w:val="5"/>
  </w:num>
  <w:num w:numId="12" w16cid:durableId="290788685">
    <w:abstractNumId w:val="9"/>
  </w:num>
  <w:num w:numId="13" w16cid:durableId="327252420">
    <w:abstractNumId w:val="4"/>
  </w:num>
  <w:num w:numId="14" w16cid:durableId="789282097">
    <w:abstractNumId w:val="1"/>
  </w:num>
  <w:num w:numId="15" w16cid:durableId="510486734">
    <w:abstractNumId w:val="13"/>
  </w:num>
  <w:num w:numId="16" w16cid:durableId="478615645">
    <w:abstractNumId w:val="10"/>
  </w:num>
  <w:num w:numId="17" w16cid:durableId="59137322">
    <w:abstractNumId w:val="8"/>
  </w:num>
  <w:num w:numId="18" w16cid:durableId="1090007355">
    <w:abstractNumId w:val="1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dvetnik Anže Godec">
    <w15:presenceInfo w15:providerId="AD" w15:userId="S::anze.godec@gcn.si::b696b644-a821-4637-bb4b-d190ddd666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00"/>
  <w:drawingGridVerticalSpacing w:val="284"/>
  <w:displayHorizontalDrawingGridEvery w:val="2"/>
  <w:displayVerticalDrawingGridEvery w:val="2"/>
  <w:noPunctuationKerning/>
  <w:characterSpacingControl w:val="doNotCompress"/>
  <w:hdrShapeDefaults>
    <o:shapedefaults v:ext="edit" spidmax="2050">
      <o:colormru v:ext="edit" colors="#428299,#529db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605"/>
    <w:rsid w:val="00001746"/>
    <w:rsid w:val="000017B3"/>
    <w:rsid w:val="0000216A"/>
    <w:rsid w:val="0000308B"/>
    <w:rsid w:val="000038D1"/>
    <w:rsid w:val="00003A1D"/>
    <w:rsid w:val="00004556"/>
    <w:rsid w:val="00004D31"/>
    <w:rsid w:val="00006486"/>
    <w:rsid w:val="00007E48"/>
    <w:rsid w:val="000106C9"/>
    <w:rsid w:val="00011D4A"/>
    <w:rsid w:val="000124D4"/>
    <w:rsid w:val="00012BF5"/>
    <w:rsid w:val="00012EB7"/>
    <w:rsid w:val="00013812"/>
    <w:rsid w:val="00013CB3"/>
    <w:rsid w:val="0001424E"/>
    <w:rsid w:val="00017D42"/>
    <w:rsid w:val="00023A88"/>
    <w:rsid w:val="00023C1D"/>
    <w:rsid w:val="00024202"/>
    <w:rsid w:val="00024383"/>
    <w:rsid w:val="0002726F"/>
    <w:rsid w:val="000272A7"/>
    <w:rsid w:val="00027F2E"/>
    <w:rsid w:val="000308E5"/>
    <w:rsid w:val="000310D2"/>
    <w:rsid w:val="00032885"/>
    <w:rsid w:val="0003515D"/>
    <w:rsid w:val="00035B00"/>
    <w:rsid w:val="0003632D"/>
    <w:rsid w:val="00036C24"/>
    <w:rsid w:val="0003731D"/>
    <w:rsid w:val="00037A3C"/>
    <w:rsid w:val="00037C86"/>
    <w:rsid w:val="00043935"/>
    <w:rsid w:val="00043CE7"/>
    <w:rsid w:val="000441A2"/>
    <w:rsid w:val="000460C2"/>
    <w:rsid w:val="00046558"/>
    <w:rsid w:val="00046C35"/>
    <w:rsid w:val="000477F3"/>
    <w:rsid w:val="00052E8F"/>
    <w:rsid w:val="00053DC1"/>
    <w:rsid w:val="000562CB"/>
    <w:rsid w:val="0006014C"/>
    <w:rsid w:val="00061AA6"/>
    <w:rsid w:val="00062EF7"/>
    <w:rsid w:val="0006344F"/>
    <w:rsid w:val="00065AE8"/>
    <w:rsid w:val="00070929"/>
    <w:rsid w:val="000725A2"/>
    <w:rsid w:val="0007318B"/>
    <w:rsid w:val="00073362"/>
    <w:rsid w:val="00077649"/>
    <w:rsid w:val="00077779"/>
    <w:rsid w:val="00080614"/>
    <w:rsid w:val="000809B0"/>
    <w:rsid w:val="00081D65"/>
    <w:rsid w:val="000824A5"/>
    <w:rsid w:val="000829A8"/>
    <w:rsid w:val="00082A92"/>
    <w:rsid w:val="00084DC0"/>
    <w:rsid w:val="00085FF8"/>
    <w:rsid w:val="000861CA"/>
    <w:rsid w:val="000865C0"/>
    <w:rsid w:val="00087F45"/>
    <w:rsid w:val="00090DE1"/>
    <w:rsid w:val="000916DD"/>
    <w:rsid w:val="0009418D"/>
    <w:rsid w:val="00094291"/>
    <w:rsid w:val="00097AF7"/>
    <w:rsid w:val="000A0139"/>
    <w:rsid w:val="000A1A0F"/>
    <w:rsid w:val="000A3AB0"/>
    <w:rsid w:val="000A42FC"/>
    <w:rsid w:val="000A712C"/>
    <w:rsid w:val="000A7238"/>
    <w:rsid w:val="000A764B"/>
    <w:rsid w:val="000B01FA"/>
    <w:rsid w:val="000B0889"/>
    <w:rsid w:val="000B1592"/>
    <w:rsid w:val="000B1F32"/>
    <w:rsid w:val="000B211B"/>
    <w:rsid w:val="000B45C1"/>
    <w:rsid w:val="000C0143"/>
    <w:rsid w:val="000C1C57"/>
    <w:rsid w:val="000C6888"/>
    <w:rsid w:val="000C794F"/>
    <w:rsid w:val="000D3775"/>
    <w:rsid w:val="000D598D"/>
    <w:rsid w:val="000D5997"/>
    <w:rsid w:val="000D7098"/>
    <w:rsid w:val="000E27B5"/>
    <w:rsid w:val="000E4F4E"/>
    <w:rsid w:val="000E50AB"/>
    <w:rsid w:val="000F05B9"/>
    <w:rsid w:val="000F3945"/>
    <w:rsid w:val="000F5611"/>
    <w:rsid w:val="000F5955"/>
    <w:rsid w:val="001000B7"/>
    <w:rsid w:val="00100119"/>
    <w:rsid w:val="001019D4"/>
    <w:rsid w:val="001024CE"/>
    <w:rsid w:val="001025FC"/>
    <w:rsid w:val="001122D6"/>
    <w:rsid w:val="001124D4"/>
    <w:rsid w:val="0011394F"/>
    <w:rsid w:val="00115B4F"/>
    <w:rsid w:val="00120695"/>
    <w:rsid w:val="001211C6"/>
    <w:rsid w:val="00121DAE"/>
    <w:rsid w:val="00123576"/>
    <w:rsid w:val="00126762"/>
    <w:rsid w:val="0013253A"/>
    <w:rsid w:val="00132928"/>
    <w:rsid w:val="0013380F"/>
    <w:rsid w:val="001344B0"/>
    <w:rsid w:val="001357B2"/>
    <w:rsid w:val="0013739E"/>
    <w:rsid w:val="00140991"/>
    <w:rsid w:val="001409F0"/>
    <w:rsid w:val="0014174F"/>
    <w:rsid w:val="00143B1C"/>
    <w:rsid w:val="0015481A"/>
    <w:rsid w:val="00155012"/>
    <w:rsid w:val="00155D6B"/>
    <w:rsid w:val="0016151D"/>
    <w:rsid w:val="001623DC"/>
    <w:rsid w:val="00164736"/>
    <w:rsid w:val="00164B2A"/>
    <w:rsid w:val="00164C59"/>
    <w:rsid w:val="00164FCE"/>
    <w:rsid w:val="00165671"/>
    <w:rsid w:val="00166AF9"/>
    <w:rsid w:val="00166EF9"/>
    <w:rsid w:val="00167990"/>
    <w:rsid w:val="00167AEF"/>
    <w:rsid w:val="00171722"/>
    <w:rsid w:val="00173445"/>
    <w:rsid w:val="0017478F"/>
    <w:rsid w:val="00174F17"/>
    <w:rsid w:val="00175006"/>
    <w:rsid w:val="00177000"/>
    <w:rsid w:val="001772DF"/>
    <w:rsid w:val="001820F7"/>
    <w:rsid w:val="001825BF"/>
    <w:rsid w:val="001860ED"/>
    <w:rsid w:val="001904F6"/>
    <w:rsid w:val="00190F3B"/>
    <w:rsid w:val="00193727"/>
    <w:rsid w:val="00193A94"/>
    <w:rsid w:val="00194C2D"/>
    <w:rsid w:val="00197227"/>
    <w:rsid w:val="00197B13"/>
    <w:rsid w:val="00197E4E"/>
    <w:rsid w:val="001A06C7"/>
    <w:rsid w:val="001A2DCB"/>
    <w:rsid w:val="001A46E6"/>
    <w:rsid w:val="001A6161"/>
    <w:rsid w:val="001A741D"/>
    <w:rsid w:val="001A770D"/>
    <w:rsid w:val="001A7F58"/>
    <w:rsid w:val="001B0239"/>
    <w:rsid w:val="001B54D9"/>
    <w:rsid w:val="001B61B3"/>
    <w:rsid w:val="001B688D"/>
    <w:rsid w:val="001B6AED"/>
    <w:rsid w:val="001C0AFD"/>
    <w:rsid w:val="001C2561"/>
    <w:rsid w:val="001C2601"/>
    <w:rsid w:val="001C3717"/>
    <w:rsid w:val="001C5A99"/>
    <w:rsid w:val="001C607C"/>
    <w:rsid w:val="001C7AE1"/>
    <w:rsid w:val="001C7D21"/>
    <w:rsid w:val="001D02AE"/>
    <w:rsid w:val="001D130B"/>
    <w:rsid w:val="001D3639"/>
    <w:rsid w:val="001E4CDB"/>
    <w:rsid w:val="001E5A16"/>
    <w:rsid w:val="001E70D6"/>
    <w:rsid w:val="001E74A0"/>
    <w:rsid w:val="001F154B"/>
    <w:rsid w:val="001F58E9"/>
    <w:rsid w:val="001F5C37"/>
    <w:rsid w:val="001F7640"/>
    <w:rsid w:val="001F7E9F"/>
    <w:rsid w:val="00200307"/>
    <w:rsid w:val="00201042"/>
    <w:rsid w:val="00201049"/>
    <w:rsid w:val="00202A77"/>
    <w:rsid w:val="00202F94"/>
    <w:rsid w:val="002050C9"/>
    <w:rsid w:val="00207E16"/>
    <w:rsid w:val="00210466"/>
    <w:rsid w:val="00211F4C"/>
    <w:rsid w:val="00214383"/>
    <w:rsid w:val="00214D8C"/>
    <w:rsid w:val="002153B2"/>
    <w:rsid w:val="00217022"/>
    <w:rsid w:val="0022092A"/>
    <w:rsid w:val="00220F91"/>
    <w:rsid w:val="00221E87"/>
    <w:rsid w:val="00222358"/>
    <w:rsid w:val="00223C5C"/>
    <w:rsid w:val="00225429"/>
    <w:rsid w:val="002274E1"/>
    <w:rsid w:val="00227586"/>
    <w:rsid w:val="0022782B"/>
    <w:rsid w:val="00230773"/>
    <w:rsid w:val="00231609"/>
    <w:rsid w:val="00231C3C"/>
    <w:rsid w:val="002323C1"/>
    <w:rsid w:val="00233708"/>
    <w:rsid w:val="00233EDE"/>
    <w:rsid w:val="002344A0"/>
    <w:rsid w:val="00234A53"/>
    <w:rsid w:val="0024005E"/>
    <w:rsid w:val="00240EC8"/>
    <w:rsid w:val="002418E0"/>
    <w:rsid w:val="002418E3"/>
    <w:rsid w:val="00243280"/>
    <w:rsid w:val="00244387"/>
    <w:rsid w:val="00245E27"/>
    <w:rsid w:val="00246DD4"/>
    <w:rsid w:val="00247339"/>
    <w:rsid w:val="0024767D"/>
    <w:rsid w:val="00253C87"/>
    <w:rsid w:val="0025453E"/>
    <w:rsid w:val="00256137"/>
    <w:rsid w:val="00257E86"/>
    <w:rsid w:val="0026004D"/>
    <w:rsid w:val="002616C5"/>
    <w:rsid w:val="00261D63"/>
    <w:rsid w:val="00262A3B"/>
    <w:rsid w:val="00262CDC"/>
    <w:rsid w:val="0026364E"/>
    <w:rsid w:val="00263B07"/>
    <w:rsid w:val="00263E60"/>
    <w:rsid w:val="00264232"/>
    <w:rsid w:val="00264BC9"/>
    <w:rsid w:val="00270CB6"/>
    <w:rsid w:val="00271CE5"/>
    <w:rsid w:val="00274848"/>
    <w:rsid w:val="00275F15"/>
    <w:rsid w:val="00281C10"/>
    <w:rsid w:val="00282020"/>
    <w:rsid w:val="00282FCA"/>
    <w:rsid w:val="00286E5F"/>
    <w:rsid w:val="00287833"/>
    <w:rsid w:val="00291434"/>
    <w:rsid w:val="002936B8"/>
    <w:rsid w:val="00294FD8"/>
    <w:rsid w:val="00296575"/>
    <w:rsid w:val="00296FA6"/>
    <w:rsid w:val="0029773C"/>
    <w:rsid w:val="002A2B69"/>
    <w:rsid w:val="002A51DF"/>
    <w:rsid w:val="002A530E"/>
    <w:rsid w:val="002A5B11"/>
    <w:rsid w:val="002A6572"/>
    <w:rsid w:val="002A6D55"/>
    <w:rsid w:val="002B0661"/>
    <w:rsid w:val="002B195D"/>
    <w:rsid w:val="002B2C8B"/>
    <w:rsid w:val="002B34F9"/>
    <w:rsid w:val="002B4C4D"/>
    <w:rsid w:val="002B5A7F"/>
    <w:rsid w:val="002B6B35"/>
    <w:rsid w:val="002B7A0C"/>
    <w:rsid w:val="002C1E68"/>
    <w:rsid w:val="002C2714"/>
    <w:rsid w:val="002C2A9C"/>
    <w:rsid w:val="002C2C2C"/>
    <w:rsid w:val="002C7593"/>
    <w:rsid w:val="002C76E3"/>
    <w:rsid w:val="002D6768"/>
    <w:rsid w:val="002E071C"/>
    <w:rsid w:val="002E0D76"/>
    <w:rsid w:val="002E23D3"/>
    <w:rsid w:val="002E4EB7"/>
    <w:rsid w:val="002F016D"/>
    <w:rsid w:val="002F0DDC"/>
    <w:rsid w:val="002F0EB5"/>
    <w:rsid w:val="002F0FD5"/>
    <w:rsid w:val="002F1896"/>
    <w:rsid w:val="002F1D06"/>
    <w:rsid w:val="002F3B21"/>
    <w:rsid w:val="002F4652"/>
    <w:rsid w:val="002F5E25"/>
    <w:rsid w:val="00300330"/>
    <w:rsid w:val="0030139B"/>
    <w:rsid w:val="003034BC"/>
    <w:rsid w:val="0030501E"/>
    <w:rsid w:val="003065AB"/>
    <w:rsid w:val="00306E4D"/>
    <w:rsid w:val="00310841"/>
    <w:rsid w:val="00311126"/>
    <w:rsid w:val="003128A4"/>
    <w:rsid w:val="00313A17"/>
    <w:rsid w:val="003202C8"/>
    <w:rsid w:val="003203E1"/>
    <w:rsid w:val="00324510"/>
    <w:rsid w:val="0033102F"/>
    <w:rsid w:val="00331823"/>
    <w:rsid w:val="003328BC"/>
    <w:rsid w:val="00332C65"/>
    <w:rsid w:val="003338B4"/>
    <w:rsid w:val="00334014"/>
    <w:rsid w:val="00334634"/>
    <w:rsid w:val="00334A2B"/>
    <w:rsid w:val="0033548F"/>
    <w:rsid w:val="00341BB5"/>
    <w:rsid w:val="00341C90"/>
    <w:rsid w:val="003436C9"/>
    <w:rsid w:val="00344BFB"/>
    <w:rsid w:val="0034669F"/>
    <w:rsid w:val="00346864"/>
    <w:rsid w:val="00347301"/>
    <w:rsid w:val="00347AD1"/>
    <w:rsid w:val="003504EF"/>
    <w:rsid w:val="00350F42"/>
    <w:rsid w:val="00351C4F"/>
    <w:rsid w:val="00352ADB"/>
    <w:rsid w:val="00355D52"/>
    <w:rsid w:val="003563E8"/>
    <w:rsid w:val="003576E8"/>
    <w:rsid w:val="00357C28"/>
    <w:rsid w:val="00357F37"/>
    <w:rsid w:val="00360F26"/>
    <w:rsid w:val="00361255"/>
    <w:rsid w:val="003636BF"/>
    <w:rsid w:val="003676D0"/>
    <w:rsid w:val="003677D3"/>
    <w:rsid w:val="00370BE6"/>
    <w:rsid w:val="00371442"/>
    <w:rsid w:val="00371654"/>
    <w:rsid w:val="0037166B"/>
    <w:rsid w:val="00373CBD"/>
    <w:rsid w:val="003748E1"/>
    <w:rsid w:val="00376809"/>
    <w:rsid w:val="003804D4"/>
    <w:rsid w:val="003812F8"/>
    <w:rsid w:val="003813D0"/>
    <w:rsid w:val="00381AD7"/>
    <w:rsid w:val="003845B4"/>
    <w:rsid w:val="003850C0"/>
    <w:rsid w:val="003851C8"/>
    <w:rsid w:val="00385D9E"/>
    <w:rsid w:val="003861FE"/>
    <w:rsid w:val="00387B1A"/>
    <w:rsid w:val="00391C55"/>
    <w:rsid w:val="0039241C"/>
    <w:rsid w:val="00393729"/>
    <w:rsid w:val="003949BD"/>
    <w:rsid w:val="00397E63"/>
    <w:rsid w:val="00397F4E"/>
    <w:rsid w:val="003A13F4"/>
    <w:rsid w:val="003A25A6"/>
    <w:rsid w:val="003A3EB3"/>
    <w:rsid w:val="003A46A2"/>
    <w:rsid w:val="003A48DB"/>
    <w:rsid w:val="003A7639"/>
    <w:rsid w:val="003B0F0F"/>
    <w:rsid w:val="003B38AC"/>
    <w:rsid w:val="003B7DF6"/>
    <w:rsid w:val="003B7F30"/>
    <w:rsid w:val="003C2D2B"/>
    <w:rsid w:val="003C5A65"/>
    <w:rsid w:val="003C5EE5"/>
    <w:rsid w:val="003C6572"/>
    <w:rsid w:val="003C6911"/>
    <w:rsid w:val="003C7D7A"/>
    <w:rsid w:val="003D136A"/>
    <w:rsid w:val="003D515B"/>
    <w:rsid w:val="003E1C74"/>
    <w:rsid w:val="003E1E17"/>
    <w:rsid w:val="003E2898"/>
    <w:rsid w:val="003E2CD7"/>
    <w:rsid w:val="003E32F0"/>
    <w:rsid w:val="003E70CB"/>
    <w:rsid w:val="003E7794"/>
    <w:rsid w:val="003F0698"/>
    <w:rsid w:val="003F1935"/>
    <w:rsid w:val="003F2A4F"/>
    <w:rsid w:val="003F44B8"/>
    <w:rsid w:val="003F4C86"/>
    <w:rsid w:val="003F555E"/>
    <w:rsid w:val="003F5DC7"/>
    <w:rsid w:val="003F6540"/>
    <w:rsid w:val="00400592"/>
    <w:rsid w:val="0040206D"/>
    <w:rsid w:val="004026B7"/>
    <w:rsid w:val="00402A13"/>
    <w:rsid w:val="00406C8E"/>
    <w:rsid w:val="004076A9"/>
    <w:rsid w:val="00412C08"/>
    <w:rsid w:val="00414AC1"/>
    <w:rsid w:val="00417A2C"/>
    <w:rsid w:val="0042203B"/>
    <w:rsid w:val="00422916"/>
    <w:rsid w:val="004231BD"/>
    <w:rsid w:val="00427B0E"/>
    <w:rsid w:val="004351B7"/>
    <w:rsid w:val="00437318"/>
    <w:rsid w:val="00440C34"/>
    <w:rsid w:val="00444319"/>
    <w:rsid w:val="004464B8"/>
    <w:rsid w:val="00447468"/>
    <w:rsid w:val="00454294"/>
    <w:rsid w:val="00455D3C"/>
    <w:rsid w:val="004571ED"/>
    <w:rsid w:val="004609C3"/>
    <w:rsid w:val="004648F9"/>
    <w:rsid w:val="004649D7"/>
    <w:rsid w:val="004657EE"/>
    <w:rsid w:val="00465D50"/>
    <w:rsid w:val="00466481"/>
    <w:rsid w:val="00466631"/>
    <w:rsid w:val="004674EC"/>
    <w:rsid w:val="00472E62"/>
    <w:rsid w:val="004754A1"/>
    <w:rsid w:val="00476693"/>
    <w:rsid w:val="004774B9"/>
    <w:rsid w:val="004808FA"/>
    <w:rsid w:val="00480FB5"/>
    <w:rsid w:val="00481293"/>
    <w:rsid w:val="0048460A"/>
    <w:rsid w:val="004847E4"/>
    <w:rsid w:val="00485116"/>
    <w:rsid w:val="0048584A"/>
    <w:rsid w:val="00486C21"/>
    <w:rsid w:val="004873C6"/>
    <w:rsid w:val="00487CE5"/>
    <w:rsid w:val="00491903"/>
    <w:rsid w:val="00491CCD"/>
    <w:rsid w:val="004922E7"/>
    <w:rsid w:val="0049319D"/>
    <w:rsid w:val="00493D4E"/>
    <w:rsid w:val="00495DF8"/>
    <w:rsid w:val="004973ED"/>
    <w:rsid w:val="00497C01"/>
    <w:rsid w:val="00497D58"/>
    <w:rsid w:val="004A0A0E"/>
    <w:rsid w:val="004A116C"/>
    <w:rsid w:val="004A1F46"/>
    <w:rsid w:val="004A3B7A"/>
    <w:rsid w:val="004A6280"/>
    <w:rsid w:val="004A6555"/>
    <w:rsid w:val="004A6AE6"/>
    <w:rsid w:val="004A6F0A"/>
    <w:rsid w:val="004A7251"/>
    <w:rsid w:val="004B12D4"/>
    <w:rsid w:val="004B4500"/>
    <w:rsid w:val="004B4CA5"/>
    <w:rsid w:val="004B5602"/>
    <w:rsid w:val="004B653C"/>
    <w:rsid w:val="004B6BAE"/>
    <w:rsid w:val="004B79E6"/>
    <w:rsid w:val="004B7C25"/>
    <w:rsid w:val="004C0B87"/>
    <w:rsid w:val="004C14D1"/>
    <w:rsid w:val="004C1AEF"/>
    <w:rsid w:val="004C30B4"/>
    <w:rsid w:val="004C3AB7"/>
    <w:rsid w:val="004C3C0E"/>
    <w:rsid w:val="004C4CFB"/>
    <w:rsid w:val="004C540C"/>
    <w:rsid w:val="004D0D4D"/>
    <w:rsid w:val="004D1DA9"/>
    <w:rsid w:val="004D3A7A"/>
    <w:rsid w:val="004D4C7E"/>
    <w:rsid w:val="004D528C"/>
    <w:rsid w:val="004E02E9"/>
    <w:rsid w:val="004E1D98"/>
    <w:rsid w:val="004E1DD5"/>
    <w:rsid w:val="004E27B4"/>
    <w:rsid w:val="004E5E5A"/>
    <w:rsid w:val="004E6546"/>
    <w:rsid w:val="004E7828"/>
    <w:rsid w:val="004F1594"/>
    <w:rsid w:val="004F3C82"/>
    <w:rsid w:val="004F5BDD"/>
    <w:rsid w:val="004F7EAC"/>
    <w:rsid w:val="00501446"/>
    <w:rsid w:val="005016CD"/>
    <w:rsid w:val="00502364"/>
    <w:rsid w:val="0050284D"/>
    <w:rsid w:val="00505620"/>
    <w:rsid w:val="00505A6B"/>
    <w:rsid w:val="00505BDB"/>
    <w:rsid w:val="00506FFD"/>
    <w:rsid w:val="00510F1D"/>
    <w:rsid w:val="005126DD"/>
    <w:rsid w:val="005166AD"/>
    <w:rsid w:val="0051678B"/>
    <w:rsid w:val="00516D15"/>
    <w:rsid w:val="005179B9"/>
    <w:rsid w:val="0052114C"/>
    <w:rsid w:val="005222E0"/>
    <w:rsid w:val="00523549"/>
    <w:rsid w:val="005237E4"/>
    <w:rsid w:val="00523E58"/>
    <w:rsid w:val="00524B31"/>
    <w:rsid w:val="00525730"/>
    <w:rsid w:val="005259CD"/>
    <w:rsid w:val="00526246"/>
    <w:rsid w:val="00526339"/>
    <w:rsid w:val="0052636B"/>
    <w:rsid w:val="00527F29"/>
    <w:rsid w:val="00531681"/>
    <w:rsid w:val="005318B0"/>
    <w:rsid w:val="0053252D"/>
    <w:rsid w:val="005333A0"/>
    <w:rsid w:val="005373A9"/>
    <w:rsid w:val="00547F6D"/>
    <w:rsid w:val="00554684"/>
    <w:rsid w:val="005571EA"/>
    <w:rsid w:val="00564F68"/>
    <w:rsid w:val="005664BD"/>
    <w:rsid w:val="00567106"/>
    <w:rsid w:val="00572346"/>
    <w:rsid w:val="0057614C"/>
    <w:rsid w:val="00576E9E"/>
    <w:rsid w:val="00581301"/>
    <w:rsid w:val="00582403"/>
    <w:rsid w:val="00582BCE"/>
    <w:rsid w:val="005873EC"/>
    <w:rsid w:val="005911B9"/>
    <w:rsid w:val="00593BA4"/>
    <w:rsid w:val="005956AE"/>
    <w:rsid w:val="005959E7"/>
    <w:rsid w:val="0059602A"/>
    <w:rsid w:val="005967A7"/>
    <w:rsid w:val="00597020"/>
    <w:rsid w:val="0059749E"/>
    <w:rsid w:val="005975F8"/>
    <w:rsid w:val="005A137D"/>
    <w:rsid w:val="005A4C15"/>
    <w:rsid w:val="005A4C84"/>
    <w:rsid w:val="005A5827"/>
    <w:rsid w:val="005A6911"/>
    <w:rsid w:val="005A7C23"/>
    <w:rsid w:val="005B5881"/>
    <w:rsid w:val="005B5AB3"/>
    <w:rsid w:val="005B66A5"/>
    <w:rsid w:val="005C1A90"/>
    <w:rsid w:val="005C21BB"/>
    <w:rsid w:val="005C662E"/>
    <w:rsid w:val="005D0190"/>
    <w:rsid w:val="005D04FE"/>
    <w:rsid w:val="005D60E3"/>
    <w:rsid w:val="005D6245"/>
    <w:rsid w:val="005D6D00"/>
    <w:rsid w:val="005D70FE"/>
    <w:rsid w:val="005D7E53"/>
    <w:rsid w:val="005E0FF6"/>
    <w:rsid w:val="005E1637"/>
    <w:rsid w:val="005E1D3C"/>
    <w:rsid w:val="005E2180"/>
    <w:rsid w:val="005F0163"/>
    <w:rsid w:val="005F1FEC"/>
    <w:rsid w:val="005F2349"/>
    <w:rsid w:val="005F270B"/>
    <w:rsid w:val="005F388D"/>
    <w:rsid w:val="005F7617"/>
    <w:rsid w:val="005F7EAE"/>
    <w:rsid w:val="006006E7"/>
    <w:rsid w:val="00601C36"/>
    <w:rsid w:val="00601E17"/>
    <w:rsid w:val="00602081"/>
    <w:rsid w:val="00603047"/>
    <w:rsid w:val="006032EC"/>
    <w:rsid w:val="0060352F"/>
    <w:rsid w:val="0060450E"/>
    <w:rsid w:val="0060489A"/>
    <w:rsid w:val="00605039"/>
    <w:rsid w:val="00606853"/>
    <w:rsid w:val="0061165D"/>
    <w:rsid w:val="0061200C"/>
    <w:rsid w:val="00612814"/>
    <w:rsid w:val="006133F6"/>
    <w:rsid w:val="00617752"/>
    <w:rsid w:val="006201EF"/>
    <w:rsid w:val="0062023E"/>
    <w:rsid w:val="006208E0"/>
    <w:rsid w:val="006219DB"/>
    <w:rsid w:val="006229CD"/>
    <w:rsid w:val="006250B8"/>
    <w:rsid w:val="00625AE6"/>
    <w:rsid w:val="006266D7"/>
    <w:rsid w:val="00626827"/>
    <w:rsid w:val="0062773F"/>
    <w:rsid w:val="00632253"/>
    <w:rsid w:val="00633170"/>
    <w:rsid w:val="00634472"/>
    <w:rsid w:val="0063725E"/>
    <w:rsid w:val="00637D5C"/>
    <w:rsid w:val="00642714"/>
    <w:rsid w:val="006429F7"/>
    <w:rsid w:val="00642BC7"/>
    <w:rsid w:val="006455CE"/>
    <w:rsid w:val="00646EAC"/>
    <w:rsid w:val="00650FA6"/>
    <w:rsid w:val="00652094"/>
    <w:rsid w:val="00652BB9"/>
    <w:rsid w:val="00655841"/>
    <w:rsid w:val="00655FC0"/>
    <w:rsid w:val="00656DD2"/>
    <w:rsid w:val="00662236"/>
    <w:rsid w:val="006631B3"/>
    <w:rsid w:val="00664824"/>
    <w:rsid w:val="00666BB1"/>
    <w:rsid w:val="006713C6"/>
    <w:rsid w:val="00673796"/>
    <w:rsid w:val="00674074"/>
    <w:rsid w:val="0067663A"/>
    <w:rsid w:val="00676CDE"/>
    <w:rsid w:val="00676E2E"/>
    <w:rsid w:val="00676FA8"/>
    <w:rsid w:val="00680165"/>
    <w:rsid w:val="00680E63"/>
    <w:rsid w:val="00681B7C"/>
    <w:rsid w:val="00681EB0"/>
    <w:rsid w:val="0068305A"/>
    <w:rsid w:val="00692218"/>
    <w:rsid w:val="00694A57"/>
    <w:rsid w:val="00694DB1"/>
    <w:rsid w:val="00695DBF"/>
    <w:rsid w:val="006A01C6"/>
    <w:rsid w:val="006A1500"/>
    <w:rsid w:val="006A19BA"/>
    <w:rsid w:val="006A264D"/>
    <w:rsid w:val="006A4D99"/>
    <w:rsid w:val="006A791A"/>
    <w:rsid w:val="006B01B7"/>
    <w:rsid w:val="006B308B"/>
    <w:rsid w:val="006B3DE4"/>
    <w:rsid w:val="006B3EB3"/>
    <w:rsid w:val="006B535C"/>
    <w:rsid w:val="006B67EE"/>
    <w:rsid w:val="006B6E0B"/>
    <w:rsid w:val="006C0B72"/>
    <w:rsid w:val="006C10A5"/>
    <w:rsid w:val="006C1B13"/>
    <w:rsid w:val="006C50CC"/>
    <w:rsid w:val="006C6028"/>
    <w:rsid w:val="006C65E2"/>
    <w:rsid w:val="006D1344"/>
    <w:rsid w:val="006D5226"/>
    <w:rsid w:val="006D6135"/>
    <w:rsid w:val="006D66B2"/>
    <w:rsid w:val="006E1E0F"/>
    <w:rsid w:val="006E3ADB"/>
    <w:rsid w:val="006E4D3C"/>
    <w:rsid w:val="006E5767"/>
    <w:rsid w:val="006F0457"/>
    <w:rsid w:val="006F13A0"/>
    <w:rsid w:val="006F2739"/>
    <w:rsid w:val="006F2B66"/>
    <w:rsid w:val="006F4469"/>
    <w:rsid w:val="006F62CC"/>
    <w:rsid w:val="006F6FB1"/>
    <w:rsid w:val="006F7EBC"/>
    <w:rsid w:val="007009F4"/>
    <w:rsid w:val="00700A5C"/>
    <w:rsid w:val="00701A58"/>
    <w:rsid w:val="00701CBF"/>
    <w:rsid w:val="0070236C"/>
    <w:rsid w:val="00703633"/>
    <w:rsid w:val="00704CF2"/>
    <w:rsid w:val="00706312"/>
    <w:rsid w:val="007066AE"/>
    <w:rsid w:val="007076EC"/>
    <w:rsid w:val="0070787D"/>
    <w:rsid w:val="0070790A"/>
    <w:rsid w:val="00707C27"/>
    <w:rsid w:val="00710CAE"/>
    <w:rsid w:val="0071128D"/>
    <w:rsid w:val="007119B8"/>
    <w:rsid w:val="00713EB2"/>
    <w:rsid w:val="007154B7"/>
    <w:rsid w:val="007155BF"/>
    <w:rsid w:val="007173A7"/>
    <w:rsid w:val="007173AB"/>
    <w:rsid w:val="007174F2"/>
    <w:rsid w:val="007206B8"/>
    <w:rsid w:val="00721417"/>
    <w:rsid w:val="00721C77"/>
    <w:rsid w:val="00722779"/>
    <w:rsid w:val="0072470E"/>
    <w:rsid w:val="00724DF1"/>
    <w:rsid w:val="0073006A"/>
    <w:rsid w:val="00732DDE"/>
    <w:rsid w:val="00733017"/>
    <w:rsid w:val="007330BC"/>
    <w:rsid w:val="00733756"/>
    <w:rsid w:val="00736BAE"/>
    <w:rsid w:val="00737F50"/>
    <w:rsid w:val="00740319"/>
    <w:rsid w:val="00741F1F"/>
    <w:rsid w:val="007422B7"/>
    <w:rsid w:val="00744860"/>
    <w:rsid w:val="0074558F"/>
    <w:rsid w:val="00747B60"/>
    <w:rsid w:val="0075055F"/>
    <w:rsid w:val="0075145A"/>
    <w:rsid w:val="007530A8"/>
    <w:rsid w:val="00753D26"/>
    <w:rsid w:val="00755CC7"/>
    <w:rsid w:val="00757C15"/>
    <w:rsid w:val="00757D7B"/>
    <w:rsid w:val="00760695"/>
    <w:rsid w:val="00760BB1"/>
    <w:rsid w:val="00760CAE"/>
    <w:rsid w:val="0076550C"/>
    <w:rsid w:val="00772938"/>
    <w:rsid w:val="00772BCF"/>
    <w:rsid w:val="007760CE"/>
    <w:rsid w:val="0077704E"/>
    <w:rsid w:val="00780D9F"/>
    <w:rsid w:val="00781B92"/>
    <w:rsid w:val="00781D93"/>
    <w:rsid w:val="00782623"/>
    <w:rsid w:val="00782977"/>
    <w:rsid w:val="00783048"/>
    <w:rsid w:val="00783310"/>
    <w:rsid w:val="00787D64"/>
    <w:rsid w:val="00792BF8"/>
    <w:rsid w:val="00796783"/>
    <w:rsid w:val="0079688F"/>
    <w:rsid w:val="007A0497"/>
    <w:rsid w:val="007A4050"/>
    <w:rsid w:val="007A4A6D"/>
    <w:rsid w:val="007A4FAA"/>
    <w:rsid w:val="007A5A7F"/>
    <w:rsid w:val="007A6A78"/>
    <w:rsid w:val="007A6B5B"/>
    <w:rsid w:val="007A7301"/>
    <w:rsid w:val="007A77A0"/>
    <w:rsid w:val="007B0803"/>
    <w:rsid w:val="007B3AA1"/>
    <w:rsid w:val="007B5408"/>
    <w:rsid w:val="007B6513"/>
    <w:rsid w:val="007B69F1"/>
    <w:rsid w:val="007C23C3"/>
    <w:rsid w:val="007C541A"/>
    <w:rsid w:val="007C6EA7"/>
    <w:rsid w:val="007C76C6"/>
    <w:rsid w:val="007C7DDF"/>
    <w:rsid w:val="007D01A7"/>
    <w:rsid w:val="007D1BCF"/>
    <w:rsid w:val="007D2DDF"/>
    <w:rsid w:val="007D3384"/>
    <w:rsid w:val="007D357D"/>
    <w:rsid w:val="007D4F3E"/>
    <w:rsid w:val="007D6954"/>
    <w:rsid w:val="007D75CF"/>
    <w:rsid w:val="007E0440"/>
    <w:rsid w:val="007E2D2B"/>
    <w:rsid w:val="007E39C6"/>
    <w:rsid w:val="007E4D6B"/>
    <w:rsid w:val="007E59C7"/>
    <w:rsid w:val="007E6DC5"/>
    <w:rsid w:val="007E6F66"/>
    <w:rsid w:val="007F1ADE"/>
    <w:rsid w:val="007F6401"/>
    <w:rsid w:val="007F69A1"/>
    <w:rsid w:val="007F7196"/>
    <w:rsid w:val="007F7262"/>
    <w:rsid w:val="007F7F2B"/>
    <w:rsid w:val="00805619"/>
    <w:rsid w:val="00805D75"/>
    <w:rsid w:val="008074B9"/>
    <w:rsid w:val="00810873"/>
    <w:rsid w:val="00811AB3"/>
    <w:rsid w:val="00811EF1"/>
    <w:rsid w:val="008122A5"/>
    <w:rsid w:val="0081317F"/>
    <w:rsid w:val="00813568"/>
    <w:rsid w:val="00813EDC"/>
    <w:rsid w:val="00815B99"/>
    <w:rsid w:val="00816826"/>
    <w:rsid w:val="00816D22"/>
    <w:rsid w:val="00821F96"/>
    <w:rsid w:val="008230BE"/>
    <w:rsid w:val="008237AF"/>
    <w:rsid w:val="008252D2"/>
    <w:rsid w:val="00825551"/>
    <w:rsid w:val="008260C1"/>
    <w:rsid w:val="008264EB"/>
    <w:rsid w:val="00826A86"/>
    <w:rsid w:val="00832670"/>
    <w:rsid w:val="008348F2"/>
    <w:rsid w:val="0083723B"/>
    <w:rsid w:val="008379CF"/>
    <w:rsid w:val="00837FCC"/>
    <w:rsid w:val="00840890"/>
    <w:rsid w:val="00841E49"/>
    <w:rsid w:val="0084372F"/>
    <w:rsid w:val="00843D6D"/>
    <w:rsid w:val="0084596B"/>
    <w:rsid w:val="00847C14"/>
    <w:rsid w:val="00852E2A"/>
    <w:rsid w:val="00853C2E"/>
    <w:rsid w:val="008561D0"/>
    <w:rsid w:val="00857A42"/>
    <w:rsid w:val="00857E0A"/>
    <w:rsid w:val="00860596"/>
    <w:rsid w:val="00861DC4"/>
    <w:rsid w:val="008620DD"/>
    <w:rsid w:val="00862C90"/>
    <w:rsid w:val="008648AE"/>
    <w:rsid w:val="00865781"/>
    <w:rsid w:val="008658B8"/>
    <w:rsid w:val="00871771"/>
    <w:rsid w:val="00872280"/>
    <w:rsid w:val="00873AD9"/>
    <w:rsid w:val="008756A2"/>
    <w:rsid w:val="00877C09"/>
    <w:rsid w:val="0088043C"/>
    <w:rsid w:val="00881BFC"/>
    <w:rsid w:val="00882383"/>
    <w:rsid w:val="00882B47"/>
    <w:rsid w:val="00884889"/>
    <w:rsid w:val="008872BB"/>
    <w:rsid w:val="008906C9"/>
    <w:rsid w:val="00890A7C"/>
    <w:rsid w:val="008913A2"/>
    <w:rsid w:val="00893268"/>
    <w:rsid w:val="00893FC3"/>
    <w:rsid w:val="00894498"/>
    <w:rsid w:val="00894D98"/>
    <w:rsid w:val="00895563"/>
    <w:rsid w:val="0089667E"/>
    <w:rsid w:val="00897075"/>
    <w:rsid w:val="008A2C0C"/>
    <w:rsid w:val="008A5349"/>
    <w:rsid w:val="008A6410"/>
    <w:rsid w:val="008B3C58"/>
    <w:rsid w:val="008B4FA7"/>
    <w:rsid w:val="008B7517"/>
    <w:rsid w:val="008B7580"/>
    <w:rsid w:val="008B77BF"/>
    <w:rsid w:val="008C1F2A"/>
    <w:rsid w:val="008C550D"/>
    <w:rsid w:val="008C5738"/>
    <w:rsid w:val="008D04F0"/>
    <w:rsid w:val="008D0681"/>
    <w:rsid w:val="008D0C54"/>
    <w:rsid w:val="008D4B19"/>
    <w:rsid w:val="008D56AB"/>
    <w:rsid w:val="008D695A"/>
    <w:rsid w:val="008D7435"/>
    <w:rsid w:val="008D77E2"/>
    <w:rsid w:val="008D7B36"/>
    <w:rsid w:val="008E1D90"/>
    <w:rsid w:val="008E3274"/>
    <w:rsid w:val="008E383C"/>
    <w:rsid w:val="008E49E5"/>
    <w:rsid w:val="008E5B3A"/>
    <w:rsid w:val="008F10F6"/>
    <w:rsid w:val="008F2A2F"/>
    <w:rsid w:val="008F3500"/>
    <w:rsid w:val="008F5678"/>
    <w:rsid w:val="008F5BEE"/>
    <w:rsid w:val="00900DCA"/>
    <w:rsid w:val="00901D00"/>
    <w:rsid w:val="00901D61"/>
    <w:rsid w:val="00901FD3"/>
    <w:rsid w:val="00904152"/>
    <w:rsid w:val="0091052D"/>
    <w:rsid w:val="00912304"/>
    <w:rsid w:val="00912E06"/>
    <w:rsid w:val="009139E0"/>
    <w:rsid w:val="00913FA9"/>
    <w:rsid w:val="009153C6"/>
    <w:rsid w:val="009157F9"/>
    <w:rsid w:val="00916D19"/>
    <w:rsid w:val="00917696"/>
    <w:rsid w:val="00920D0C"/>
    <w:rsid w:val="009230D6"/>
    <w:rsid w:val="00923296"/>
    <w:rsid w:val="009234BD"/>
    <w:rsid w:val="00924365"/>
    <w:rsid w:val="00924E3C"/>
    <w:rsid w:val="00926CBB"/>
    <w:rsid w:val="00927EE5"/>
    <w:rsid w:val="009305E7"/>
    <w:rsid w:val="00930D70"/>
    <w:rsid w:val="00932413"/>
    <w:rsid w:val="009329F8"/>
    <w:rsid w:val="00933E4F"/>
    <w:rsid w:val="00936C90"/>
    <w:rsid w:val="00941FDF"/>
    <w:rsid w:val="00942DD0"/>
    <w:rsid w:val="00943098"/>
    <w:rsid w:val="0094309A"/>
    <w:rsid w:val="00946F5C"/>
    <w:rsid w:val="009526B1"/>
    <w:rsid w:val="00953003"/>
    <w:rsid w:val="00953A02"/>
    <w:rsid w:val="009604DF"/>
    <w:rsid w:val="009612BB"/>
    <w:rsid w:val="00961A5A"/>
    <w:rsid w:val="00963E1C"/>
    <w:rsid w:val="009640D2"/>
    <w:rsid w:val="00967F1D"/>
    <w:rsid w:val="00971753"/>
    <w:rsid w:val="009719FC"/>
    <w:rsid w:val="00972B8A"/>
    <w:rsid w:val="0097419D"/>
    <w:rsid w:val="00974AF4"/>
    <w:rsid w:val="0097795E"/>
    <w:rsid w:val="00977982"/>
    <w:rsid w:val="009825C3"/>
    <w:rsid w:val="00982D01"/>
    <w:rsid w:val="009857F0"/>
    <w:rsid w:val="00985A9F"/>
    <w:rsid w:val="00986404"/>
    <w:rsid w:val="0098743A"/>
    <w:rsid w:val="00990794"/>
    <w:rsid w:val="009933D3"/>
    <w:rsid w:val="00993663"/>
    <w:rsid w:val="0099438F"/>
    <w:rsid w:val="009951C1"/>
    <w:rsid w:val="00995E4F"/>
    <w:rsid w:val="009963F1"/>
    <w:rsid w:val="009978A6"/>
    <w:rsid w:val="009A0519"/>
    <w:rsid w:val="009A09CC"/>
    <w:rsid w:val="009A15A9"/>
    <w:rsid w:val="009A29E9"/>
    <w:rsid w:val="009A2FA3"/>
    <w:rsid w:val="009A357C"/>
    <w:rsid w:val="009A7BA9"/>
    <w:rsid w:val="009B2758"/>
    <w:rsid w:val="009B68B7"/>
    <w:rsid w:val="009B7B40"/>
    <w:rsid w:val="009B7BF1"/>
    <w:rsid w:val="009C0408"/>
    <w:rsid w:val="009C5B58"/>
    <w:rsid w:val="009C67C8"/>
    <w:rsid w:val="009C682D"/>
    <w:rsid w:val="009C6A55"/>
    <w:rsid w:val="009C740A"/>
    <w:rsid w:val="009C7C4B"/>
    <w:rsid w:val="009C7CB8"/>
    <w:rsid w:val="009D0929"/>
    <w:rsid w:val="009D10A7"/>
    <w:rsid w:val="009D3730"/>
    <w:rsid w:val="009D44CD"/>
    <w:rsid w:val="009D62B2"/>
    <w:rsid w:val="009E1317"/>
    <w:rsid w:val="009E30AD"/>
    <w:rsid w:val="009E5A19"/>
    <w:rsid w:val="009E6CA8"/>
    <w:rsid w:val="009F2362"/>
    <w:rsid w:val="009F2ADD"/>
    <w:rsid w:val="009F3256"/>
    <w:rsid w:val="009F4D87"/>
    <w:rsid w:val="009F5582"/>
    <w:rsid w:val="00A033DA"/>
    <w:rsid w:val="00A07653"/>
    <w:rsid w:val="00A10DA2"/>
    <w:rsid w:val="00A125C5"/>
    <w:rsid w:val="00A149DE"/>
    <w:rsid w:val="00A16038"/>
    <w:rsid w:val="00A1699F"/>
    <w:rsid w:val="00A21B7C"/>
    <w:rsid w:val="00A21E49"/>
    <w:rsid w:val="00A23000"/>
    <w:rsid w:val="00A2375B"/>
    <w:rsid w:val="00A2451C"/>
    <w:rsid w:val="00A30DE2"/>
    <w:rsid w:val="00A31281"/>
    <w:rsid w:val="00A34A16"/>
    <w:rsid w:val="00A36994"/>
    <w:rsid w:val="00A36C15"/>
    <w:rsid w:val="00A40A85"/>
    <w:rsid w:val="00A4103B"/>
    <w:rsid w:val="00A413A4"/>
    <w:rsid w:val="00A43EB6"/>
    <w:rsid w:val="00A4453D"/>
    <w:rsid w:val="00A44BC9"/>
    <w:rsid w:val="00A454D0"/>
    <w:rsid w:val="00A46AAE"/>
    <w:rsid w:val="00A46E57"/>
    <w:rsid w:val="00A5392A"/>
    <w:rsid w:val="00A53D8E"/>
    <w:rsid w:val="00A547ED"/>
    <w:rsid w:val="00A5514D"/>
    <w:rsid w:val="00A56399"/>
    <w:rsid w:val="00A61075"/>
    <w:rsid w:val="00A6201E"/>
    <w:rsid w:val="00A622F9"/>
    <w:rsid w:val="00A6239A"/>
    <w:rsid w:val="00A6287E"/>
    <w:rsid w:val="00A629B2"/>
    <w:rsid w:val="00A65EE7"/>
    <w:rsid w:val="00A70133"/>
    <w:rsid w:val="00A72A76"/>
    <w:rsid w:val="00A770A6"/>
    <w:rsid w:val="00A813B1"/>
    <w:rsid w:val="00A81DD3"/>
    <w:rsid w:val="00A8287D"/>
    <w:rsid w:val="00A82ECF"/>
    <w:rsid w:val="00A8353A"/>
    <w:rsid w:val="00A9152D"/>
    <w:rsid w:val="00A91534"/>
    <w:rsid w:val="00A92575"/>
    <w:rsid w:val="00A949E7"/>
    <w:rsid w:val="00A974FF"/>
    <w:rsid w:val="00AA0BBD"/>
    <w:rsid w:val="00AA35D7"/>
    <w:rsid w:val="00AA3FE9"/>
    <w:rsid w:val="00AA62E2"/>
    <w:rsid w:val="00AA69E7"/>
    <w:rsid w:val="00AB36C4"/>
    <w:rsid w:val="00AB55A9"/>
    <w:rsid w:val="00AB62AE"/>
    <w:rsid w:val="00AC136B"/>
    <w:rsid w:val="00AC1D12"/>
    <w:rsid w:val="00AC32B2"/>
    <w:rsid w:val="00AC4F8C"/>
    <w:rsid w:val="00AC5858"/>
    <w:rsid w:val="00AC5F0F"/>
    <w:rsid w:val="00AC61F8"/>
    <w:rsid w:val="00AC6650"/>
    <w:rsid w:val="00AD1D4D"/>
    <w:rsid w:val="00AD2C3B"/>
    <w:rsid w:val="00AD2D09"/>
    <w:rsid w:val="00AD4EEC"/>
    <w:rsid w:val="00AD511E"/>
    <w:rsid w:val="00AD5166"/>
    <w:rsid w:val="00AD5B9F"/>
    <w:rsid w:val="00AE1BE5"/>
    <w:rsid w:val="00AE3C52"/>
    <w:rsid w:val="00AE4B90"/>
    <w:rsid w:val="00AE5834"/>
    <w:rsid w:val="00AE6BA6"/>
    <w:rsid w:val="00AE758D"/>
    <w:rsid w:val="00AE7893"/>
    <w:rsid w:val="00AF16D8"/>
    <w:rsid w:val="00AF5495"/>
    <w:rsid w:val="00AF65D2"/>
    <w:rsid w:val="00AF6CD9"/>
    <w:rsid w:val="00AF70E6"/>
    <w:rsid w:val="00B009E2"/>
    <w:rsid w:val="00B01A9C"/>
    <w:rsid w:val="00B04190"/>
    <w:rsid w:val="00B109BC"/>
    <w:rsid w:val="00B11E69"/>
    <w:rsid w:val="00B127D3"/>
    <w:rsid w:val="00B12E11"/>
    <w:rsid w:val="00B13A52"/>
    <w:rsid w:val="00B13B89"/>
    <w:rsid w:val="00B17141"/>
    <w:rsid w:val="00B171DD"/>
    <w:rsid w:val="00B17C65"/>
    <w:rsid w:val="00B17FB5"/>
    <w:rsid w:val="00B21477"/>
    <w:rsid w:val="00B2166A"/>
    <w:rsid w:val="00B21EE4"/>
    <w:rsid w:val="00B22E83"/>
    <w:rsid w:val="00B236FC"/>
    <w:rsid w:val="00B239A9"/>
    <w:rsid w:val="00B31575"/>
    <w:rsid w:val="00B31671"/>
    <w:rsid w:val="00B40765"/>
    <w:rsid w:val="00B44BC0"/>
    <w:rsid w:val="00B45D2B"/>
    <w:rsid w:val="00B54972"/>
    <w:rsid w:val="00B5628B"/>
    <w:rsid w:val="00B577F7"/>
    <w:rsid w:val="00B62690"/>
    <w:rsid w:val="00B62B0D"/>
    <w:rsid w:val="00B62BE0"/>
    <w:rsid w:val="00B632CB"/>
    <w:rsid w:val="00B66614"/>
    <w:rsid w:val="00B67B6D"/>
    <w:rsid w:val="00B70879"/>
    <w:rsid w:val="00B7112D"/>
    <w:rsid w:val="00B71FA6"/>
    <w:rsid w:val="00B731FB"/>
    <w:rsid w:val="00B7341C"/>
    <w:rsid w:val="00B7645F"/>
    <w:rsid w:val="00B824B5"/>
    <w:rsid w:val="00B82B63"/>
    <w:rsid w:val="00B8547D"/>
    <w:rsid w:val="00B8687A"/>
    <w:rsid w:val="00B90BD4"/>
    <w:rsid w:val="00B91367"/>
    <w:rsid w:val="00B93E96"/>
    <w:rsid w:val="00B943D6"/>
    <w:rsid w:val="00B97AC3"/>
    <w:rsid w:val="00BA0012"/>
    <w:rsid w:val="00BA032C"/>
    <w:rsid w:val="00BA0A89"/>
    <w:rsid w:val="00BA0AD4"/>
    <w:rsid w:val="00BA0FF0"/>
    <w:rsid w:val="00BA1650"/>
    <w:rsid w:val="00BA1A31"/>
    <w:rsid w:val="00BA2FFC"/>
    <w:rsid w:val="00BA394C"/>
    <w:rsid w:val="00BA41A5"/>
    <w:rsid w:val="00BA4444"/>
    <w:rsid w:val="00BA4CB8"/>
    <w:rsid w:val="00BA4FEF"/>
    <w:rsid w:val="00BB05DB"/>
    <w:rsid w:val="00BB0946"/>
    <w:rsid w:val="00BB1382"/>
    <w:rsid w:val="00BB3DCA"/>
    <w:rsid w:val="00BB555B"/>
    <w:rsid w:val="00BB58B3"/>
    <w:rsid w:val="00BB5E9C"/>
    <w:rsid w:val="00BB5FDF"/>
    <w:rsid w:val="00BB60AA"/>
    <w:rsid w:val="00BB6F3A"/>
    <w:rsid w:val="00BB722F"/>
    <w:rsid w:val="00BB7254"/>
    <w:rsid w:val="00BC0115"/>
    <w:rsid w:val="00BC2A17"/>
    <w:rsid w:val="00BC4111"/>
    <w:rsid w:val="00BC6B1A"/>
    <w:rsid w:val="00BD1D50"/>
    <w:rsid w:val="00BD32C3"/>
    <w:rsid w:val="00BD52C3"/>
    <w:rsid w:val="00BD5CDA"/>
    <w:rsid w:val="00BD6953"/>
    <w:rsid w:val="00BE2F9B"/>
    <w:rsid w:val="00BE3334"/>
    <w:rsid w:val="00BE46A5"/>
    <w:rsid w:val="00BE6652"/>
    <w:rsid w:val="00BE70B5"/>
    <w:rsid w:val="00BF0453"/>
    <w:rsid w:val="00BF6ADE"/>
    <w:rsid w:val="00BF7368"/>
    <w:rsid w:val="00C007AE"/>
    <w:rsid w:val="00C00FC2"/>
    <w:rsid w:val="00C060C6"/>
    <w:rsid w:val="00C06D55"/>
    <w:rsid w:val="00C10643"/>
    <w:rsid w:val="00C1210D"/>
    <w:rsid w:val="00C12997"/>
    <w:rsid w:val="00C15876"/>
    <w:rsid w:val="00C16413"/>
    <w:rsid w:val="00C17FD4"/>
    <w:rsid w:val="00C2026A"/>
    <w:rsid w:val="00C207BE"/>
    <w:rsid w:val="00C20A7E"/>
    <w:rsid w:val="00C24AE1"/>
    <w:rsid w:val="00C250D5"/>
    <w:rsid w:val="00C257DB"/>
    <w:rsid w:val="00C26C6E"/>
    <w:rsid w:val="00C26FC8"/>
    <w:rsid w:val="00C27838"/>
    <w:rsid w:val="00C3012A"/>
    <w:rsid w:val="00C301A2"/>
    <w:rsid w:val="00C309BE"/>
    <w:rsid w:val="00C3535D"/>
    <w:rsid w:val="00C35666"/>
    <w:rsid w:val="00C357B4"/>
    <w:rsid w:val="00C36820"/>
    <w:rsid w:val="00C36C8A"/>
    <w:rsid w:val="00C37EC7"/>
    <w:rsid w:val="00C43342"/>
    <w:rsid w:val="00C44565"/>
    <w:rsid w:val="00C4478C"/>
    <w:rsid w:val="00C44E58"/>
    <w:rsid w:val="00C467F3"/>
    <w:rsid w:val="00C47064"/>
    <w:rsid w:val="00C52E26"/>
    <w:rsid w:val="00C538EB"/>
    <w:rsid w:val="00C56FAB"/>
    <w:rsid w:val="00C61208"/>
    <w:rsid w:val="00C65C05"/>
    <w:rsid w:val="00C71E2E"/>
    <w:rsid w:val="00C72FBC"/>
    <w:rsid w:val="00C73511"/>
    <w:rsid w:val="00C763CA"/>
    <w:rsid w:val="00C7677B"/>
    <w:rsid w:val="00C77BC5"/>
    <w:rsid w:val="00C8045B"/>
    <w:rsid w:val="00C80DEB"/>
    <w:rsid w:val="00C84284"/>
    <w:rsid w:val="00C92898"/>
    <w:rsid w:val="00C93796"/>
    <w:rsid w:val="00C946CE"/>
    <w:rsid w:val="00CA18D5"/>
    <w:rsid w:val="00CA1B58"/>
    <w:rsid w:val="00CA1D02"/>
    <w:rsid w:val="00CA34D6"/>
    <w:rsid w:val="00CA3CEB"/>
    <w:rsid w:val="00CA4340"/>
    <w:rsid w:val="00CB291B"/>
    <w:rsid w:val="00CB2BC6"/>
    <w:rsid w:val="00CB3C28"/>
    <w:rsid w:val="00CB3CCF"/>
    <w:rsid w:val="00CB3DFB"/>
    <w:rsid w:val="00CB556B"/>
    <w:rsid w:val="00CB6EB1"/>
    <w:rsid w:val="00CC19D3"/>
    <w:rsid w:val="00CC213C"/>
    <w:rsid w:val="00CC5166"/>
    <w:rsid w:val="00CC598D"/>
    <w:rsid w:val="00CC5F25"/>
    <w:rsid w:val="00CC7309"/>
    <w:rsid w:val="00CD295B"/>
    <w:rsid w:val="00CD29A8"/>
    <w:rsid w:val="00CD3DDA"/>
    <w:rsid w:val="00CD4957"/>
    <w:rsid w:val="00CD4B8B"/>
    <w:rsid w:val="00CD68F1"/>
    <w:rsid w:val="00CD6B92"/>
    <w:rsid w:val="00CD7D3A"/>
    <w:rsid w:val="00CE1D5B"/>
    <w:rsid w:val="00CE2E9E"/>
    <w:rsid w:val="00CE4BE4"/>
    <w:rsid w:val="00CE5238"/>
    <w:rsid w:val="00CE7514"/>
    <w:rsid w:val="00CF0A40"/>
    <w:rsid w:val="00CF15B0"/>
    <w:rsid w:val="00CF21C6"/>
    <w:rsid w:val="00CF22E4"/>
    <w:rsid w:val="00CF4626"/>
    <w:rsid w:val="00CF5DB4"/>
    <w:rsid w:val="00D037D6"/>
    <w:rsid w:val="00D04605"/>
    <w:rsid w:val="00D15746"/>
    <w:rsid w:val="00D17066"/>
    <w:rsid w:val="00D1712D"/>
    <w:rsid w:val="00D21299"/>
    <w:rsid w:val="00D23556"/>
    <w:rsid w:val="00D236D4"/>
    <w:rsid w:val="00D248DE"/>
    <w:rsid w:val="00D26172"/>
    <w:rsid w:val="00D268E1"/>
    <w:rsid w:val="00D26B8E"/>
    <w:rsid w:val="00D26C31"/>
    <w:rsid w:val="00D277E8"/>
    <w:rsid w:val="00D31932"/>
    <w:rsid w:val="00D33435"/>
    <w:rsid w:val="00D336A5"/>
    <w:rsid w:val="00D36363"/>
    <w:rsid w:val="00D4063B"/>
    <w:rsid w:val="00D415E2"/>
    <w:rsid w:val="00D421EF"/>
    <w:rsid w:val="00D4603C"/>
    <w:rsid w:val="00D55729"/>
    <w:rsid w:val="00D57619"/>
    <w:rsid w:val="00D609E2"/>
    <w:rsid w:val="00D61688"/>
    <w:rsid w:val="00D63207"/>
    <w:rsid w:val="00D63344"/>
    <w:rsid w:val="00D66690"/>
    <w:rsid w:val="00D67F10"/>
    <w:rsid w:val="00D70AF1"/>
    <w:rsid w:val="00D72B06"/>
    <w:rsid w:val="00D73C17"/>
    <w:rsid w:val="00D75BC7"/>
    <w:rsid w:val="00D7614F"/>
    <w:rsid w:val="00D764D9"/>
    <w:rsid w:val="00D820C0"/>
    <w:rsid w:val="00D82736"/>
    <w:rsid w:val="00D8542D"/>
    <w:rsid w:val="00D859CC"/>
    <w:rsid w:val="00D863A2"/>
    <w:rsid w:val="00D911DB"/>
    <w:rsid w:val="00D929AD"/>
    <w:rsid w:val="00DA03ED"/>
    <w:rsid w:val="00DA05FD"/>
    <w:rsid w:val="00DA32DB"/>
    <w:rsid w:val="00DA3E71"/>
    <w:rsid w:val="00DA4603"/>
    <w:rsid w:val="00DA588F"/>
    <w:rsid w:val="00DA5EE4"/>
    <w:rsid w:val="00DB0217"/>
    <w:rsid w:val="00DB1DC7"/>
    <w:rsid w:val="00DB2DCE"/>
    <w:rsid w:val="00DB2EDE"/>
    <w:rsid w:val="00DB313E"/>
    <w:rsid w:val="00DB474C"/>
    <w:rsid w:val="00DB5F60"/>
    <w:rsid w:val="00DC049B"/>
    <w:rsid w:val="00DC1592"/>
    <w:rsid w:val="00DC1C4E"/>
    <w:rsid w:val="00DC1C8A"/>
    <w:rsid w:val="00DC22F1"/>
    <w:rsid w:val="00DC563F"/>
    <w:rsid w:val="00DC63D2"/>
    <w:rsid w:val="00DC6A71"/>
    <w:rsid w:val="00DC6D57"/>
    <w:rsid w:val="00DD0254"/>
    <w:rsid w:val="00DD1A54"/>
    <w:rsid w:val="00DD1B72"/>
    <w:rsid w:val="00DD366F"/>
    <w:rsid w:val="00DD3CE1"/>
    <w:rsid w:val="00DE1D1E"/>
    <w:rsid w:val="00DE3BD3"/>
    <w:rsid w:val="00DE68ED"/>
    <w:rsid w:val="00DF01E0"/>
    <w:rsid w:val="00DF36F4"/>
    <w:rsid w:val="00DF69DC"/>
    <w:rsid w:val="00DF6F79"/>
    <w:rsid w:val="00DF7013"/>
    <w:rsid w:val="00DF781D"/>
    <w:rsid w:val="00E015B0"/>
    <w:rsid w:val="00E0357D"/>
    <w:rsid w:val="00E05903"/>
    <w:rsid w:val="00E05C6E"/>
    <w:rsid w:val="00E131F2"/>
    <w:rsid w:val="00E154BC"/>
    <w:rsid w:val="00E17FC5"/>
    <w:rsid w:val="00E20769"/>
    <w:rsid w:val="00E208EC"/>
    <w:rsid w:val="00E2282C"/>
    <w:rsid w:val="00E30466"/>
    <w:rsid w:val="00E33467"/>
    <w:rsid w:val="00E35591"/>
    <w:rsid w:val="00E36250"/>
    <w:rsid w:val="00E374D2"/>
    <w:rsid w:val="00E4110D"/>
    <w:rsid w:val="00E41C97"/>
    <w:rsid w:val="00E42052"/>
    <w:rsid w:val="00E422B4"/>
    <w:rsid w:val="00E435AA"/>
    <w:rsid w:val="00E463F5"/>
    <w:rsid w:val="00E47A35"/>
    <w:rsid w:val="00E54139"/>
    <w:rsid w:val="00E56AE7"/>
    <w:rsid w:val="00E57926"/>
    <w:rsid w:val="00E626F2"/>
    <w:rsid w:val="00E66CF6"/>
    <w:rsid w:val="00E67177"/>
    <w:rsid w:val="00E718CD"/>
    <w:rsid w:val="00E757E7"/>
    <w:rsid w:val="00E81563"/>
    <w:rsid w:val="00E82650"/>
    <w:rsid w:val="00E849ED"/>
    <w:rsid w:val="00E879EF"/>
    <w:rsid w:val="00E91F5B"/>
    <w:rsid w:val="00E92576"/>
    <w:rsid w:val="00E9396C"/>
    <w:rsid w:val="00E95BF1"/>
    <w:rsid w:val="00E96B89"/>
    <w:rsid w:val="00E97362"/>
    <w:rsid w:val="00EA1850"/>
    <w:rsid w:val="00EB0AFB"/>
    <w:rsid w:val="00EB146A"/>
    <w:rsid w:val="00EB24A6"/>
    <w:rsid w:val="00EB3C98"/>
    <w:rsid w:val="00EB5DD3"/>
    <w:rsid w:val="00EB5FB9"/>
    <w:rsid w:val="00EB7D12"/>
    <w:rsid w:val="00EC5C31"/>
    <w:rsid w:val="00EC6658"/>
    <w:rsid w:val="00EC72F9"/>
    <w:rsid w:val="00EC7919"/>
    <w:rsid w:val="00EC7B0F"/>
    <w:rsid w:val="00ED1746"/>
    <w:rsid w:val="00ED1B77"/>
    <w:rsid w:val="00ED1C3E"/>
    <w:rsid w:val="00ED6E21"/>
    <w:rsid w:val="00ED7EB3"/>
    <w:rsid w:val="00EE0BD0"/>
    <w:rsid w:val="00EE0FA8"/>
    <w:rsid w:val="00EE1639"/>
    <w:rsid w:val="00EE1933"/>
    <w:rsid w:val="00EE5D8D"/>
    <w:rsid w:val="00EE64B6"/>
    <w:rsid w:val="00EE7046"/>
    <w:rsid w:val="00EE7BF8"/>
    <w:rsid w:val="00EF0BBD"/>
    <w:rsid w:val="00EF101A"/>
    <w:rsid w:val="00EF3AB8"/>
    <w:rsid w:val="00EF57EE"/>
    <w:rsid w:val="00F00AE2"/>
    <w:rsid w:val="00F00D48"/>
    <w:rsid w:val="00F01EC1"/>
    <w:rsid w:val="00F021AB"/>
    <w:rsid w:val="00F02C5A"/>
    <w:rsid w:val="00F041AA"/>
    <w:rsid w:val="00F0768A"/>
    <w:rsid w:val="00F10E8E"/>
    <w:rsid w:val="00F113AF"/>
    <w:rsid w:val="00F12658"/>
    <w:rsid w:val="00F1279A"/>
    <w:rsid w:val="00F12A01"/>
    <w:rsid w:val="00F135D8"/>
    <w:rsid w:val="00F14813"/>
    <w:rsid w:val="00F240BB"/>
    <w:rsid w:val="00F26670"/>
    <w:rsid w:val="00F2704C"/>
    <w:rsid w:val="00F27470"/>
    <w:rsid w:val="00F3033A"/>
    <w:rsid w:val="00F316E4"/>
    <w:rsid w:val="00F32C89"/>
    <w:rsid w:val="00F351FC"/>
    <w:rsid w:val="00F37AA5"/>
    <w:rsid w:val="00F37CF9"/>
    <w:rsid w:val="00F4280A"/>
    <w:rsid w:val="00F42BC4"/>
    <w:rsid w:val="00F437AE"/>
    <w:rsid w:val="00F44C09"/>
    <w:rsid w:val="00F455B5"/>
    <w:rsid w:val="00F50614"/>
    <w:rsid w:val="00F5067B"/>
    <w:rsid w:val="00F51765"/>
    <w:rsid w:val="00F53F92"/>
    <w:rsid w:val="00F5469C"/>
    <w:rsid w:val="00F55D2C"/>
    <w:rsid w:val="00F55FB3"/>
    <w:rsid w:val="00F57980"/>
    <w:rsid w:val="00F57C05"/>
    <w:rsid w:val="00F57E87"/>
    <w:rsid w:val="00F57FED"/>
    <w:rsid w:val="00F603FB"/>
    <w:rsid w:val="00F609B2"/>
    <w:rsid w:val="00F625E4"/>
    <w:rsid w:val="00F65AA7"/>
    <w:rsid w:val="00F67635"/>
    <w:rsid w:val="00F67E42"/>
    <w:rsid w:val="00F7037D"/>
    <w:rsid w:val="00F70E76"/>
    <w:rsid w:val="00F71A80"/>
    <w:rsid w:val="00F71ABF"/>
    <w:rsid w:val="00F71B74"/>
    <w:rsid w:val="00F722A3"/>
    <w:rsid w:val="00F72FEE"/>
    <w:rsid w:val="00F7342A"/>
    <w:rsid w:val="00F74363"/>
    <w:rsid w:val="00F75EC9"/>
    <w:rsid w:val="00F76A03"/>
    <w:rsid w:val="00F76DD9"/>
    <w:rsid w:val="00F801AB"/>
    <w:rsid w:val="00F8165A"/>
    <w:rsid w:val="00F82020"/>
    <w:rsid w:val="00F825B5"/>
    <w:rsid w:val="00F83082"/>
    <w:rsid w:val="00F83216"/>
    <w:rsid w:val="00F85EF5"/>
    <w:rsid w:val="00F90056"/>
    <w:rsid w:val="00F963A2"/>
    <w:rsid w:val="00F975F9"/>
    <w:rsid w:val="00F97F3E"/>
    <w:rsid w:val="00FA0069"/>
    <w:rsid w:val="00FA46B4"/>
    <w:rsid w:val="00FA50E9"/>
    <w:rsid w:val="00FA6BFB"/>
    <w:rsid w:val="00FA761C"/>
    <w:rsid w:val="00FB3E44"/>
    <w:rsid w:val="00FB444B"/>
    <w:rsid w:val="00FB4F95"/>
    <w:rsid w:val="00FB62B9"/>
    <w:rsid w:val="00FB7F40"/>
    <w:rsid w:val="00FC1DA1"/>
    <w:rsid w:val="00FC3171"/>
    <w:rsid w:val="00FC31C1"/>
    <w:rsid w:val="00FC3258"/>
    <w:rsid w:val="00FC507B"/>
    <w:rsid w:val="00FC77FF"/>
    <w:rsid w:val="00FD3C78"/>
    <w:rsid w:val="00FD7A19"/>
    <w:rsid w:val="00FE113A"/>
    <w:rsid w:val="00FE190F"/>
    <w:rsid w:val="00FE2DD0"/>
    <w:rsid w:val="00FE44EA"/>
    <w:rsid w:val="00FE6343"/>
    <w:rsid w:val="00FF1921"/>
    <w:rsid w:val="00FF459F"/>
    <w:rsid w:val="00FF68BC"/>
    <w:rsid w:val="00FF704B"/>
    <w:rsid w:val="00FF7822"/>
    <w:rsid w:val="00FF782C"/>
    <w:rsid w:val="00FF78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428299,#529dba"/>
    </o:shapedefaults>
    <o:shapelayout v:ext="edit">
      <o:idmap v:ext="edit" data="2"/>
    </o:shapelayout>
  </w:shapeDefaults>
  <w:doNotEmbedSmartTags/>
  <w:decimalSymbol w:val=","/>
  <w:listSeparator w:val=";"/>
  <w14:docId w14:val="5B51C9D8"/>
  <w15:chartTrackingRefBased/>
  <w15:docId w15:val="{F562806A-8FFB-40BF-920E-ED867B468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45C1"/>
    <w:pPr>
      <w:spacing w:line="260" w:lineRule="exact"/>
    </w:pPr>
    <w:rPr>
      <w:rFonts w:ascii="Arial" w:hAnsi="Arial"/>
      <w:szCs w:val="24"/>
      <w:lang w:eastAsia="en-US"/>
    </w:rPr>
  </w:style>
  <w:style w:type="paragraph" w:styleId="Naslov1">
    <w:name w:val="heading 1"/>
    <w:aliases w:val="NASLOV"/>
    <w:basedOn w:val="Navaden"/>
    <w:next w:val="Navaden"/>
    <w:autoRedefine/>
    <w:qFormat/>
    <w:rsid w:val="003F0585"/>
    <w:pPr>
      <w:keepNext/>
      <w:spacing w:before="240" w:after="60"/>
      <w:outlineLvl w:val="0"/>
    </w:pPr>
    <w:rPr>
      <w:b/>
      <w:kern w:val="32"/>
      <w:sz w:val="28"/>
      <w:szCs w:val="32"/>
      <w:lang w:eastAsia="sl-SI"/>
    </w:rPr>
  </w:style>
  <w:style w:type="paragraph" w:styleId="Naslov2">
    <w:name w:val="heading 2"/>
    <w:basedOn w:val="Navaden"/>
    <w:next w:val="Navaden"/>
    <w:link w:val="Naslov2Znak"/>
    <w:qFormat/>
    <w:rsid w:val="00AC4F8C"/>
    <w:pPr>
      <w:keepNext/>
      <w:spacing w:before="240" w:after="60" w:line="240" w:lineRule="auto"/>
      <w:ind w:left="708" w:hanging="708"/>
      <w:jc w:val="both"/>
      <w:outlineLvl w:val="1"/>
    </w:pPr>
    <w:rPr>
      <w:rFonts w:ascii="SLO Arial" w:hAnsi="SLO Arial"/>
      <w:sz w:val="22"/>
      <w:szCs w:val="20"/>
      <w:lang w:eastAsia="sl-SI"/>
    </w:rPr>
  </w:style>
  <w:style w:type="paragraph" w:styleId="Naslov3">
    <w:name w:val="heading 3"/>
    <w:basedOn w:val="Navaden"/>
    <w:next w:val="Navaden"/>
    <w:link w:val="Naslov3Znak"/>
    <w:qFormat/>
    <w:rsid w:val="00701A58"/>
    <w:pPr>
      <w:keepNext/>
      <w:spacing w:before="240" w:after="60"/>
      <w:outlineLvl w:val="2"/>
    </w:pPr>
    <w:rPr>
      <w:rFonts w:cs="Arial"/>
      <w:b/>
      <w:bCs/>
      <w:sz w:val="26"/>
      <w:szCs w:val="26"/>
    </w:rPr>
  </w:style>
  <w:style w:type="paragraph" w:styleId="Naslov4">
    <w:name w:val="heading 4"/>
    <w:basedOn w:val="Navaden"/>
    <w:next w:val="Navaden"/>
    <w:qFormat/>
    <w:rsid w:val="00701A58"/>
    <w:pPr>
      <w:keepNext/>
      <w:spacing w:before="240" w:after="60"/>
      <w:outlineLvl w:val="3"/>
    </w:pPr>
    <w:rPr>
      <w:rFonts w:ascii="Times New Roman" w:hAnsi="Times New Roman"/>
      <w:b/>
      <w:b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Besedilooblaka">
    <w:name w:val="Balloon Text"/>
    <w:basedOn w:val="Navaden"/>
    <w:semiHidden/>
    <w:rsid w:val="00AC4F8C"/>
    <w:pPr>
      <w:overflowPunct w:val="0"/>
      <w:autoSpaceDE w:val="0"/>
      <w:autoSpaceDN w:val="0"/>
      <w:adjustRightInd w:val="0"/>
      <w:spacing w:line="240" w:lineRule="auto"/>
      <w:textAlignment w:val="baseline"/>
    </w:pPr>
    <w:rPr>
      <w:rFonts w:ascii="Tahoma" w:hAnsi="Tahoma" w:cs="Tahoma"/>
      <w:sz w:val="16"/>
      <w:szCs w:val="16"/>
      <w:lang w:eastAsia="sl-SI"/>
    </w:rPr>
  </w:style>
  <w:style w:type="paragraph" w:styleId="Blokbesedila">
    <w:name w:val="Block Text"/>
    <w:basedOn w:val="Navaden"/>
    <w:rsid w:val="00AC4F8C"/>
    <w:pPr>
      <w:spacing w:after="120" w:line="240" w:lineRule="auto"/>
      <w:ind w:left="539" w:right="-28"/>
      <w:jc w:val="both"/>
    </w:pPr>
    <w:rPr>
      <w:rFonts w:cs="Arial"/>
      <w:color w:val="FF0000"/>
      <w:sz w:val="22"/>
      <w:szCs w:val="22"/>
      <w:lang w:eastAsia="sl-SI"/>
    </w:rPr>
  </w:style>
  <w:style w:type="paragraph" w:styleId="Navadensplet">
    <w:name w:val="Normal (Web)"/>
    <w:basedOn w:val="Navaden"/>
    <w:uiPriority w:val="99"/>
    <w:rsid w:val="00AC4F8C"/>
    <w:pPr>
      <w:spacing w:after="159" w:line="240" w:lineRule="auto"/>
    </w:pPr>
    <w:rPr>
      <w:rFonts w:ascii="Times New Roman" w:hAnsi="Times New Roman"/>
      <w:color w:val="333333"/>
      <w:sz w:val="14"/>
      <w:szCs w:val="14"/>
      <w:lang w:eastAsia="sl-SI"/>
    </w:rPr>
  </w:style>
  <w:style w:type="paragraph" w:customStyle="1" w:styleId="Naslov3MK">
    <w:name w:val="Naslov 3 MK"/>
    <w:basedOn w:val="Naslov1"/>
    <w:rsid w:val="00857E0A"/>
    <w:pPr>
      <w:tabs>
        <w:tab w:val="num" w:pos="360"/>
      </w:tabs>
      <w:spacing w:line="240" w:lineRule="auto"/>
      <w:jc w:val="both"/>
    </w:pPr>
    <w:rPr>
      <w:rFonts w:cs="Arial"/>
      <w:kern w:val="28"/>
      <w:sz w:val="22"/>
      <w:szCs w:val="22"/>
    </w:rPr>
  </w:style>
  <w:style w:type="character" w:customStyle="1" w:styleId="Naslov2MKZnak">
    <w:name w:val="Naslov 2 MK Znak"/>
    <w:rsid w:val="00857E0A"/>
    <w:rPr>
      <w:rFonts w:ascii="Arial" w:hAnsi="Arial" w:cs="Arial"/>
      <w:b/>
      <w:noProof w:val="0"/>
      <w:sz w:val="22"/>
      <w:szCs w:val="22"/>
      <w:lang w:val="sl-SI" w:eastAsia="sl-SI" w:bidi="ar-SA"/>
    </w:rPr>
  </w:style>
  <w:style w:type="paragraph" w:styleId="Telobesedila">
    <w:name w:val="Body Text"/>
    <w:basedOn w:val="Navaden"/>
    <w:link w:val="TelobesedilaZnak"/>
    <w:rsid w:val="00DA05FD"/>
    <w:pPr>
      <w:spacing w:line="240" w:lineRule="auto"/>
      <w:jc w:val="both"/>
    </w:pPr>
    <w:rPr>
      <w:sz w:val="24"/>
      <w:szCs w:val="20"/>
      <w:lang w:val="en-GB"/>
    </w:rPr>
  </w:style>
  <w:style w:type="character" w:customStyle="1" w:styleId="TelobesedilaZnak">
    <w:name w:val="Telo besedila Znak"/>
    <w:link w:val="Telobesedila"/>
    <w:rsid w:val="00DA05FD"/>
    <w:rPr>
      <w:rFonts w:ascii="Arial" w:hAnsi="Arial"/>
      <w:sz w:val="24"/>
      <w:lang w:val="en-GB" w:eastAsia="en-US"/>
    </w:rPr>
  </w:style>
  <w:style w:type="paragraph" w:customStyle="1" w:styleId="BodyText21">
    <w:name w:val="Body Text 21"/>
    <w:basedOn w:val="Navaden"/>
    <w:rsid w:val="00084DC0"/>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ascii="Times New Roman" w:hAnsi="Times New Roman"/>
      <w:color w:val="FF0000"/>
      <w:sz w:val="24"/>
      <w:szCs w:val="20"/>
    </w:rPr>
  </w:style>
  <w:style w:type="character" w:styleId="tevilkastrani">
    <w:name w:val="page number"/>
    <w:basedOn w:val="Privzetapisavaodstavka"/>
    <w:rsid w:val="005373A9"/>
  </w:style>
  <w:style w:type="paragraph" w:styleId="Telobesedila-zamik">
    <w:name w:val="Body Text Indent"/>
    <w:basedOn w:val="Navaden"/>
    <w:rsid w:val="00701A58"/>
    <w:pPr>
      <w:spacing w:after="120"/>
      <w:ind w:left="283"/>
    </w:pPr>
  </w:style>
  <w:style w:type="paragraph" w:styleId="Naslov">
    <w:name w:val="Title"/>
    <w:basedOn w:val="Navaden"/>
    <w:link w:val="NaslovZnak"/>
    <w:qFormat/>
    <w:rsid w:val="00701A58"/>
    <w:pPr>
      <w:spacing w:line="240" w:lineRule="auto"/>
      <w:jc w:val="center"/>
    </w:pPr>
    <w:rPr>
      <w:b/>
      <w:bCs/>
      <w:sz w:val="24"/>
    </w:rPr>
  </w:style>
  <w:style w:type="character" w:customStyle="1" w:styleId="NaslovZnak">
    <w:name w:val="Naslov Znak"/>
    <w:link w:val="Naslov"/>
    <w:rsid w:val="00701A58"/>
    <w:rPr>
      <w:rFonts w:ascii="Arial" w:hAnsi="Arial"/>
      <w:b/>
      <w:bCs/>
      <w:sz w:val="24"/>
      <w:szCs w:val="24"/>
      <w:lang w:val="sl-SI" w:eastAsia="en-US" w:bidi="ar-SA"/>
    </w:rPr>
  </w:style>
  <w:style w:type="paragraph" w:customStyle="1" w:styleId="Telobesedila-zamik1">
    <w:name w:val="Telo besedila - zamik1"/>
    <w:basedOn w:val="Navaden"/>
    <w:link w:val="BodyTextIndentChar"/>
    <w:rsid w:val="00701A58"/>
    <w:pPr>
      <w:overflowPunct w:val="0"/>
      <w:autoSpaceDE w:val="0"/>
      <w:autoSpaceDN w:val="0"/>
      <w:adjustRightInd w:val="0"/>
      <w:spacing w:after="120" w:line="240" w:lineRule="auto"/>
      <w:ind w:left="283"/>
      <w:textAlignment w:val="baseline"/>
    </w:pPr>
    <w:rPr>
      <w:sz w:val="24"/>
    </w:rPr>
  </w:style>
  <w:style w:type="character" w:customStyle="1" w:styleId="BodyTextIndentChar">
    <w:name w:val="Body Text Indent Char"/>
    <w:link w:val="Telobesedila-zamik1"/>
    <w:rsid w:val="00701A58"/>
    <w:rPr>
      <w:rFonts w:ascii="Arial" w:hAnsi="Arial"/>
      <w:sz w:val="24"/>
      <w:szCs w:val="24"/>
      <w:lang w:val="sl-SI" w:eastAsia="en-US" w:bidi="ar-SA"/>
    </w:rPr>
  </w:style>
  <w:style w:type="character" w:customStyle="1" w:styleId="NogaZnak">
    <w:name w:val="Noga Znak"/>
    <w:link w:val="Noga"/>
    <w:uiPriority w:val="99"/>
    <w:rsid w:val="00EE64B6"/>
    <w:rPr>
      <w:rFonts w:ascii="Arial" w:hAnsi="Arial"/>
      <w:szCs w:val="24"/>
      <w:lang w:val="sl-SI" w:eastAsia="en-US" w:bidi="ar-SA"/>
    </w:rPr>
  </w:style>
  <w:style w:type="paragraph" w:styleId="Odstavekseznama">
    <w:name w:val="List Paragraph"/>
    <w:basedOn w:val="Navaden"/>
    <w:uiPriority w:val="34"/>
    <w:qFormat/>
    <w:rsid w:val="00F27470"/>
    <w:pPr>
      <w:ind w:left="708"/>
    </w:pPr>
  </w:style>
  <w:style w:type="paragraph" w:customStyle="1" w:styleId="CharChar1">
    <w:name w:val="Char Char1"/>
    <w:basedOn w:val="Navaden"/>
    <w:rsid w:val="00703633"/>
    <w:pPr>
      <w:spacing w:after="160" w:line="240" w:lineRule="exact"/>
    </w:pPr>
    <w:rPr>
      <w:rFonts w:ascii="Tahoma" w:hAnsi="Tahoma"/>
      <w:szCs w:val="20"/>
      <w:lang w:val="en-US"/>
    </w:rPr>
  </w:style>
  <w:style w:type="character" w:customStyle="1" w:styleId="Naslov3Znak">
    <w:name w:val="Naslov 3 Znak"/>
    <w:link w:val="Naslov3"/>
    <w:rsid w:val="004D0D4D"/>
    <w:rPr>
      <w:rFonts w:ascii="Arial" w:hAnsi="Arial" w:cs="Arial"/>
      <w:b/>
      <w:bCs/>
      <w:sz w:val="26"/>
      <w:szCs w:val="26"/>
      <w:lang w:eastAsia="en-US"/>
    </w:rPr>
  </w:style>
  <w:style w:type="paragraph" w:styleId="HTML-oblikovano">
    <w:name w:val="HTML Preformatted"/>
    <w:basedOn w:val="Navaden"/>
    <w:link w:val="HTML-oblikovanoZnak"/>
    <w:rsid w:val="00E334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Courier New" w:hAnsi="Courier New"/>
      <w:szCs w:val="20"/>
      <w:lang w:eastAsia="sl-SI"/>
    </w:rPr>
  </w:style>
  <w:style w:type="character" w:customStyle="1" w:styleId="HTML-oblikovanoZnak">
    <w:name w:val="HTML-oblikovano Znak"/>
    <w:link w:val="HTML-oblikovano"/>
    <w:rsid w:val="00E33467"/>
    <w:rPr>
      <w:rFonts w:ascii="Courier New" w:eastAsia="Courier New" w:hAnsi="Courier New"/>
    </w:rPr>
  </w:style>
  <w:style w:type="paragraph" w:customStyle="1" w:styleId="Default">
    <w:name w:val="Default"/>
    <w:rsid w:val="006B6E0B"/>
    <w:pPr>
      <w:autoSpaceDE w:val="0"/>
      <w:autoSpaceDN w:val="0"/>
      <w:adjustRightInd w:val="0"/>
    </w:pPr>
    <w:rPr>
      <w:rFonts w:ascii="Arial" w:eastAsia="Calibri" w:hAnsi="Arial" w:cs="Arial"/>
      <w:color w:val="000000"/>
      <w:sz w:val="24"/>
      <w:szCs w:val="24"/>
    </w:rPr>
  </w:style>
  <w:style w:type="paragraph" w:styleId="Telobesedila2">
    <w:name w:val="Body Text 2"/>
    <w:basedOn w:val="Navaden"/>
    <w:link w:val="Telobesedila2Znak"/>
    <w:unhideWhenUsed/>
    <w:rsid w:val="00D21299"/>
    <w:pPr>
      <w:spacing w:after="120" w:line="480" w:lineRule="auto"/>
    </w:pPr>
  </w:style>
  <w:style w:type="character" w:customStyle="1" w:styleId="Telobesedila2Znak">
    <w:name w:val="Telo besedila 2 Znak"/>
    <w:link w:val="Telobesedila2"/>
    <w:uiPriority w:val="99"/>
    <w:semiHidden/>
    <w:rsid w:val="00D21299"/>
    <w:rPr>
      <w:rFonts w:ascii="Arial" w:hAnsi="Arial"/>
      <w:szCs w:val="24"/>
      <w:lang w:eastAsia="en-US"/>
    </w:rPr>
  </w:style>
  <w:style w:type="paragraph" w:customStyle="1" w:styleId="1">
    <w:name w:val="1"/>
    <w:basedOn w:val="Navaden"/>
    <w:rsid w:val="00171722"/>
    <w:pPr>
      <w:spacing w:after="160" w:line="240" w:lineRule="exact"/>
    </w:pPr>
    <w:rPr>
      <w:rFonts w:ascii="Tahoma" w:hAnsi="Tahoma" w:cs="Tahoma"/>
      <w:szCs w:val="20"/>
      <w:lang w:val="en-US"/>
    </w:rPr>
  </w:style>
  <w:style w:type="character" w:customStyle="1" w:styleId="GlavaZnak">
    <w:name w:val="Glava Znak"/>
    <w:link w:val="Glava"/>
    <w:rsid w:val="00865781"/>
    <w:rPr>
      <w:rFonts w:ascii="Arial" w:hAnsi="Arial"/>
      <w:szCs w:val="24"/>
      <w:lang w:eastAsia="en-US"/>
    </w:rPr>
  </w:style>
  <w:style w:type="character" w:customStyle="1" w:styleId="AlineazaodstavkomZnak">
    <w:name w:val="Alinea za odstavkom Znak"/>
    <w:link w:val="Alineazaodstavkom"/>
    <w:locked/>
    <w:rsid w:val="00D609E2"/>
    <w:rPr>
      <w:rFonts w:ascii="Arial" w:hAnsi="Arial" w:cs="Arial"/>
      <w:sz w:val="22"/>
      <w:szCs w:val="22"/>
    </w:rPr>
  </w:style>
  <w:style w:type="paragraph" w:customStyle="1" w:styleId="Alineazaodstavkom">
    <w:name w:val="Alinea za odstavkom"/>
    <w:basedOn w:val="Navaden"/>
    <w:link w:val="AlineazaodstavkomZnak"/>
    <w:qFormat/>
    <w:rsid w:val="00D609E2"/>
    <w:pPr>
      <w:numPr>
        <w:numId w:val="1"/>
      </w:numPr>
      <w:spacing w:line="240" w:lineRule="auto"/>
      <w:jc w:val="both"/>
    </w:pPr>
    <w:rPr>
      <w:rFonts w:cs="Arial"/>
      <w:sz w:val="22"/>
      <w:szCs w:val="22"/>
      <w:lang w:eastAsia="sl-SI"/>
    </w:rPr>
  </w:style>
  <w:style w:type="paragraph" w:customStyle="1" w:styleId="rkovnatokazaodstavkom">
    <w:name w:val="Črkovna točka_za odstavkom"/>
    <w:basedOn w:val="Navaden"/>
    <w:link w:val="rkovnatokazaodstavkomZnak"/>
    <w:qFormat/>
    <w:rsid w:val="00AE5834"/>
    <w:pPr>
      <w:numPr>
        <w:numId w:val="2"/>
      </w:numPr>
      <w:overflowPunct w:val="0"/>
      <w:autoSpaceDE w:val="0"/>
      <w:autoSpaceDN w:val="0"/>
      <w:adjustRightInd w:val="0"/>
      <w:spacing w:line="240" w:lineRule="auto"/>
      <w:contextualSpacing/>
      <w:jc w:val="both"/>
      <w:textAlignment w:val="baseline"/>
    </w:pPr>
    <w:rPr>
      <w:rFonts w:cs="Arial"/>
      <w:sz w:val="22"/>
      <w:szCs w:val="22"/>
      <w:lang w:eastAsia="sl-SI"/>
    </w:rPr>
  </w:style>
  <w:style w:type="character" w:customStyle="1" w:styleId="rkovnatokazaodstavkomZnak">
    <w:name w:val="Črkovna točka_za odstavkom Znak"/>
    <w:link w:val="rkovnatokazaodstavkom"/>
    <w:rsid w:val="00AE5834"/>
    <w:rPr>
      <w:rFonts w:ascii="Arial" w:hAnsi="Arial" w:cs="Arial"/>
      <w:sz w:val="22"/>
      <w:szCs w:val="22"/>
    </w:rPr>
  </w:style>
  <w:style w:type="paragraph" w:styleId="Telobesedila3">
    <w:name w:val="Body Text 3"/>
    <w:basedOn w:val="Navaden"/>
    <w:link w:val="Telobesedila3Znak"/>
    <w:uiPriority w:val="99"/>
    <w:semiHidden/>
    <w:unhideWhenUsed/>
    <w:rsid w:val="00EE1933"/>
    <w:pPr>
      <w:spacing w:after="120"/>
    </w:pPr>
    <w:rPr>
      <w:sz w:val="16"/>
      <w:szCs w:val="16"/>
    </w:rPr>
  </w:style>
  <w:style w:type="character" w:customStyle="1" w:styleId="Telobesedila3Znak">
    <w:name w:val="Telo besedila 3 Znak"/>
    <w:link w:val="Telobesedila3"/>
    <w:uiPriority w:val="99"/>
    <w:semiHidden/>
    <w:rsid w:val="00EE1933"/>
    <w:rPr>
      <w:rFonts w:ascii="Arial" w:hAnsi="Arial"/>
      <w:sz w:val="16"/>
      <w:szCs w:val="16"/>
      <w:lang w:eastAsia="en-US"/>
    </w:rPr>
  </w:style>
  <w:style w:type="paragraph" w:styleId="Sprotnaopomba-besedilo">
    <w:name w:val="footnote text"/>
    <w:basedOn w:val="Navaden"/>
    <w:link w:val="Sprotnaopomba-besediloZnak"/>
    <w:uiPriority w:val="99"/>
    <w:semiHidden/>
    <w:unhideWhenUsed/>
    <w:rsid w:val="00C10643"/>
    <w:rPr>
      <w:szCs w:val="20"/>
      <w:lang w:val="x-none"/>
    </w:rPr>
  </w:style>
  <w:style w:type="character" w:customStyle="1" w:styleId="Sprotnaopomba-besediloZnak">
    <w:name w:val="Sprotna opomba - besedilo Znak"/>
    <w:link w:val="Sprotnaopomba-besedilo"/>
    <w:uiPriority w:val="99"/>
    <w:semiHidden/>
    <w:rsid w:val="00C10643"/>
    <w:rPr>
      <w:rFonts w:ascii="Arial" w:hAnsi="Arial"/>
      <w:lang w:val="x-none" w:eastAsia="en-US"/>
    </w:rPr>
  </w:style>
  <w:style w:type="character" w:styleId="Sprotnaopomba-sklic">
    <w:name w:val="footnote reference"/>
    <w:aliases w:val="Footnote number,-E Fußnotenzeichen"/>
    <w:semiHidden/>
    <w:unhideWhenUsed/>
    <w:rsid w:val="00C10643"/>
    <w:rPr>
      <w:vertAlign w:val="superscript"/>
    </w:rPr>
  </w:style>
  <w:style w:type="character" w:styleId="Pripombasklic">
    <w:name w:val="annotation reference"/>
    <w:uiPriority w:val="99"/>
    <w:semiHidden/>
    <w:unhideWhenUsed/>
    <w:rsid w:val="00A4453D"/>
    <w:rPr>
      <w:sz w:val="16"/>
      <w:szCs w:val="16"/>
    </w:rPr>
  </w:style>
  <w:style w:type="paragraph" w:styleId="Pripombabesedilo">
    <w:name w:val="annotation text"/>
    <w:basedOn w:val="Navaden"/>
    <w:link w:val="PripombabesediloZnak"/>
    <w:uiPriority w:val="99"/>
    <w:unhideWhenUsed/>
    <w:rsid w:val="00A4453D"/>
    <w:rPr>
      <w:szCs w:val="20"/>
    </w:rPr>
  </w:style>
  <w:style w:type="character" w:customStyle="1" w:styleId="PripombabesediloZnak">
    <w:name w:val="Pripomba – besedilo Znak"/>
    <w:link w:val="Pripombabesedilo"/>
    <w:uiPriority w:val="99"/>
    <w:rsid w:val="00A4453D"/>
    <w:rPr>
      <w:rFonts w:ascii="Arial" w:hAnsi="Arial"/>
      <w:lang w:eastAsia="en-US"/>
    </w:rPr>
  </w:style>
  <w:style w:type="paragraph" w:styleId="Zadevapripombe">
    <w:name w:val="annotation subject"/>
    <w:basedOn w:val="Pripombabesedilo"/>
    <w:next w:val="Pripombabesedilo"/>
    <w:link w:val="ZadevapripombeZnak"/>
    <w:uiPriority w:val="99"/>
    <w:semiHidden/>
    <w:unhideWhenUsed/>
    <w:rsid w:val="00A4453D"/>
    <w:rPr>
      <w:b/>
      <w:bCs/>
    </w:rPr>
  </w:style>
  <w:style w:type="character" w:customStyle="1" w:styleId="ZadevapripombeZnak">
    <w:name w:val="Zadeva pripombe Znak"/>
    <w:link w:val="Zadevapripombe"/>
    <w:uiPriority w:val="99"/>
    <w:semiHidden/>
    <w:rsid w:val="00A4453D"/>
    <w:rPr>
      <w:rFonts w:ascii="Arial" w:hAnsi="Arial"/>
      <w:b/>
      <w:bCs/>
      <w:lang w:eastAsia="en-US"/>
    </w:rPr>
  </w:style>
  <w:style w:type="paragraph" w:styleId="Brezrazmikov">
    <w:name w:val="No Spacing"/>
    <w:uiPriority w:val="1"/>
    <w:qFormat/>
    <w:rsid w:val="00F75EC9"/>
    <w:rPr>
      <w:rFonts w:ascii="Arial" w:hAnsi="Arial"/>
      <w:szCs w:val="24"/>
      <w:lang w:eastAsia="en-US"/>
    </w:rPr>
  </w:style>
  <w:style w:type="paragraph" w:styleId="Revizija">
    <w:name w:val="Revision"/>
    <w:hidden/>
    <w:uiPriority w:val="99"/>
    <w:semiHidden/>
    <w:rsid w:val="00AD5166"/>
    <w:rPr>
      <w:rFonts w:ascii="Arial" w:hAnsi="Arial"/>
      <w:szCs w:val="24"/>
      <w:lang w:eastAsia="en-US"/>
    </w:rPr>
  </w:style>
  <w:style w:type="character" w:styleId="Nerazreenaomemba">
    <w:name w:val="Unresolved Mention"/>
    <w:uiPriority w:val="99"/>
    <w:semiHidden/>
    <w:unhideWhenUsed/>
    <w:rsid w:val="003A3EB3"/>
    <w:rPr>
      <w:color w:val="605E5C"/>
      <w:shd w:val="clear" w:color="auto" w:fill="E1DFDD"/>
    </w:rPr>
  </w:style>
  <w:style w:type="character" w:styleId="SledenaHiperpovezava">
    <w:name w:val="FollowedHyperlink"/>
    <w:basedOn w:val="Privzetapisavaodstavka"/>
    <w:uiPriority w:val="99"/>
    <w:semiHidden/>
    <w:unhideWhenUsed/>
    <w:rsid w:val="001860ED"/>
    <w:rPr>
      <w:color w:val="954F72" w:themeColor="followedHyperlink"/>
      <w:u w:val="single"/>
    </w:rPr>
  </w:style>
  <w:style w:type="character" w:customStyle="1" w:styleId="Naslov2Znak">
    <w:name w:val="Naslov 2 Znak"/>
    <w:basedOn w:val="Privzetapisavaodstavka"/>
    <w:link w:val="Naslov2"/>
    <w:rsid w:val="00376809"/>
    <w:rPr>
      <w:rFonts w:ascii="SLO Arial" w:hAnsi="SLO Arial"/>
      <w:sz w:val="22"/>
    </w:rPr>
  </w:style>
  <w:style w:type="character" w:styleId="Neenpoudarek">
    <w:name w:val="Subtle Emphasis"/>
    <w:uiPriority w:val="19"/>
    <w:qFormat/>
    <w:rsid w:val="005956AE"/>
    <w:rPr>
      <w:i/>
      <w:iCs/>
      <w:color w:val="808080"/>
    </w:rPr>
  </w:style>
  <w:style w:type="paragraph" w:customStyle="1" w:styleId="pf0">
    <w:name w:val="pf0"/>
    <w:basedOn w:val="Navaden"/>
    <w:rsid w:val="00AB62AE"/>
    <w:pPr>
      <w:spacing w:before="100" w:beforeAutospacing="1" w:after="100" w:afterAutospacing="1" w:line="240" w:lineRule="auto"/>
    </w:pPr>
    <w:rPr>
      <w:rFonts w:ascii="Times New Roman" w:hAnsi="Times New Roman"/>
      <w:sz w:val="24"/>
      <w:lang w:eastAsia="sl-SI"/>
    </w:rPr>
  </w:style>
  <w:style w:type="character" w:customStyle="1" w:styleId="cf01">
    <w:name w:val="cf01"/>
    <w:basedOn w:val="Privzetapisavaodstavka"/>
    <w:rsid w:val="00AB62A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289274">
      <w:bodyDiv w:val="1"/>
      <w:marLeft w:val="0"/>
      <w:marRight w:val="0"/>
      <w:marTop w:val="0"/>
      <w:marBottom w:val="0"/>
      <w:divBdr>
        <w:top w:val="none" w:sz="0" w:space="0" w:color="auto"/>
        <w:left w:val="none" w:sz="0" w:space="0" w:color="auto"/>
        <w:bottom w:val="none" w:sz="0" w:space="0" w:color="auto"/>
        <w:right w:val="none" w:sz="0" w:space="0" w:color="auto"/>
      </w:divBdr>
    </w:div>
    <w:div w:id="472142145">
      <w:bodyDiv w:val="1"/>
      <w:marLeft w:val="0"/>
      <w:marRight w:val="0"/>
      <w:marTop w:val="0"/>
      <w:marBottom w:val="0"/>
      <w:divBdr>
        <w:top w:val="none" w:sz="0" w:space="0" w:color="auto"/>
        <w:left w:val="none" w:sz="0" w:space="0" w:color="auto"/>
        <w:bottom w:val="none" w:sz="0" w:space="0" w:color="auto"/>
        <w:right w:val="none" w:sz="0" w:space="0" w:color="auto"/>
      </w:divBdr>
    </w:div>
    <w:div w:id="528690938">
      <w:bodyDiv w:val="1"/>
      <w:marLeft w:val="0"/>
      <w:marRight w:val="0"/>
      <w:marTop w:val="0"/>
      <w:marBottom w:val="0"/>
      <w:divBdr>
        <w:top w:val="none" w:sz="0" w:space="0" w:color="auto"/>
        <w:left w:val="none" w:sz="0" w:space="0" w:color="auto"/>
        <w:bottom w:val="none" w:sz="0" w:space="0" w:color="auto"/>
        <w:right w:val="none" w:sz="0" w:space="0" w:color="auto"/>
      </w:divBdr>
    </w:div>
    <w:div w:id="608856660">
      <w:bodyDiv w:val="1"/>
      <w:marLeft w:val="0"/>
      <w:marRight w:val="0"/>
      <w:marTop w:val="0"/>
      <w:marBottom w:val="0"/>
      <w:divBdr>
        <w:top w:val="none" w:sz="0" w:space="0" w:color="auto"/>
        <w:left w:val="none" w:sz="0" w:space="0" w:color="auto"/>
        <w:bottom w:val="none" w:sz="0" w:space="0" w:color="auto"/>
        <w:right w:val="none" w:sz="0" w:space="0" w:color="auto"/>
      </w:divBdr>
    </w:div>
    <w:div w:id="651175450">
      <w:bodyDiv w:val="1"/>
      <w:marLeft w:val="0"/>
      <w:marRight w:val="0"/>
      <w:marTop w:val="0"/>
      <w:marBottom w:val="0"/>
      <w:divBdr>
        <w:top w:val="none" w:sz="0" w:space="0" w:color="auto"/>
        <w:left w:val="none" w:sz="0" w:space="0" w:color="auto"/>
        <w:bottom w:val="none" w:sz="0" w:space="0" w:color="auto"/>
        <w:right w:val="none" w:sz="0" w:space="0" w:color="auto"/>
      </w:divBdr>
    </w:div>
    <w:div w:id="896548424">
      <w:bodyDiv w:val="1"/>
      <w:marLeft w:val="0"/>
      <w:marRight w:val="0"/>
      <w:marTop w:val="0"/>
      <w:marBottom w:val="0"/>
      <w:divBdr>
        <w:top w:val="none" w:sz="0" w:space="0" w:color="auto"/>
        <w:left w:val="none" w:sz="0" w:space="0" w:color="auto"/>
        <w:bottom w:val="none" w:sz="0" w:space="0" w:color="auto"/>
        <w:right w:val="none" w:sz="0" w:space="0" w:color="auto"/>
      </w:divBdr>
    </w:div>
    <w:div w:id="1184201384">
      <w:bodyDiv w:val="1"/>
      <w:marLeft w:val="0"/>
      <w:marRight w:val="0"/>
      <w:marTop w:val="0"/>
      <w:marBottom w:val="0"/>
      <w:divBdr>
        <w:top w:val="none" w:sz="0" w:space="0" w:color="auto"/>
        <w:left w:val="none" w:sz="0" w:space="0" w:color="auto"/>
        <w:bottom w:val="none" w:sz="0" w:space="0" w:color="auto"/>
        <w:right w:val="none" w:sz="0" w:space="0" w:color="auto"/>
      </w:divBdr>
    </w:div>
    <w:div w:id="1418794026">
      <w:bodyDiv w:val="1"/>
      <w:marLeft w:val="0"/>
      <w:marRight w:val="0"/>
      <w:marTop w:val="0"/>
      <w:marBottom w:val="0"/>
      <w:divBdr>
        <w:top w:val="none" w:sz="0" w:space="0" w:color="auto"/>
        <w:left w:val="none" w:sz="0" w:space="0" w:color="auto"/>
        <w:bottom w:val="none" w:sz="0" w:space="0" w:color="auto"/>
        <w:right w:val="none" w:sz="0" w:space="0" w:color="auto"/>
      </w:divBdr>
    </w:div>
    <w:div w:id="1573736472">
      <w:bodyDiv w:val="1"/>
      <w:marLeft w:val="0"/>
      <w:marRight w:val="0"/>
      <w:marTop w:val="0"/>
      <w:marBottom w:val="0"/>
      <w:divBdr>
        <w:top w:val="none" w:sz="0" w:space="0" w:color="auto"/>
        <w:left w:val="none" w:sz="0" w:space="0" w:color="auto"/>
        <w:bottom w:val="none" w:sz="0" w:space="0" w:color="auto"/>
        <w:right w:val="none" w:sz="0" w:space="0" w:color="auto"/>
      </w:divBdr>
    </w:div>
    <w:div w:id="1686248589">
      <w:bodyDiv w:val="1"/>
      <w:marLeft w:val="0"/>
      <w:marRight w:val="0"/>
      <w:marTop w:val="0"/>
      <w:marBottom w:val="0"/>
      <w:divBdr>
        <w:top w:val="none" w:sz="0" w:space="0" w:color="auto"/>
        <w:left w:val="none" w:sz="0" w:space="0" w:color="auto"/>
        <w:bottom w:val="none" w:sz="0" w:space="0" w:color="auto"/>
        <w:right w:val="none" w:sz="0" w:space="0" w:color="auto"/>
      </w:divBdr>
    </w:div>
    <w:div w:id="1686782676">
      <w:bodyDiv w:val="1"/>
      <w:marLeft w:val="0"/>
      <w:marRight w:val="0"/>
      <w:marTop w:val="0"/>
      <w:marBottom w:val="0"/>
      <w:divBdr>
        <w:top w:val="none" w:sz="0" w:space="0" w:color="auto"/>
        <w:left w:val="none" w:sz="0" w:space="0" w:color="auto"/>
        <w:bottom w:val="none" w:sz="0" w:space="0" w:color="auto"/>
        <w:right w:val="none" w:sz="0" w:space="0" w:color="auto"/>
      </w:divBdr>
    </w:div>
    <w:div w:id="1688941640">
      <w:bodyDiv w:val="1"/>
      <w:marLeft w:val="0"/>
      <w:marRight w:val="0"/>
      <w:marTop w:val="0"/>
      <w:marBottom w:val="0"/>
      <w:divBdr>
        <w:top w:val="none" w:sz="0" w:space="0" w:color="auto"/>
        <w:left w:val="none" w:sz="0" w:space="0" w:color="auto"/>
        <w:bottom w:val="none" w:sz="0" w:space="0" w:color="auto"/>
        <w:right w:val="none" w:sz="0" w:space="0" w:color="auto"/>
      </w:divBdr>
    </w:div>
    <w:div w:id="190225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ursiks@gov.si"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H:\SKUPNI\Predloge\Nove%20predloge\Predloga%20-%20dopis%20GU%20URSIK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418F4-3759-495A-B58F-8F3D90DBE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 dopis GU URSIKS</Template>
  <TotalTime>15</TotalTime>
  <Pages>12</Pages>
  <Words>3493</Words>
  <Characters>19915</Characters>
  <Application>Microsoft Office Word</Application>
  <DocSecurity>0</DocSecurity>
  <Lines>165</Lines>
  <Paragraphs>46</Paragraphs>
  <ScaleCrop>false</ScaleCrop>
  <HeadingPairs>
    <vt:vector size="2" baseType="variant">
      <vt:variant>
        <vt:lpstr>Naslov</vt:lpstr>
      </vt:variant>
      <vt:variant>
        <vt:i4>1</vt:i4>
      </vt:variant>
    </vt:vector>
  </HeadingPairs>
  <TitlesOfParts>
    <vt:vector size="1" baseType="lpstr">
      <vt:lpstr>Številka:</vt:lpstr>
    </vt:vector>
  </TitlesOfParts>
  <Company>Indea d.o.o.</Company>
  <LinksUpToDate>false</LinksUpToDate>
  <CharactersWithSpaces>23362</CharactersWithSpaces>
  <SharedDoc>false</SharedDoc>
  <HLinks>
    <vt:vector size="48" baseType="variant">
      <vt:variant>
        <vt:i4>2162774</vt:i4>
      </vt:variant>
      <vt:variant>
        <vt:i4>18</vt:i4>
      </vt:variant>
      <vt:variant>
        <vt:i4>0</vt:i4>
      </vt:variant>
      <vt:variant>
        <vt:i4>5</vt:i4>
      </vt:variant>
      <vt:variant>
        <vt:lpwstr>mailto:gp.ursiks@gov.si</vt:lpwstr>
      </vt:variant>
      <vt:variant>
        <vt:lpwstr/>
      </vt:variant>
      <vt:variant>
        <vt:i4>4653073</vt:i4>
      </vt:variant>
      <vt:variant>
        <vt:i4>15</vt:i4>
      </vt:variant>
      <vt:variant>
        <vt:i4>0</vt:i4>
      </vt:variant>
      <vt:variant>
        <vt:i4>5</vt:i4>
      </vt:variant>
      <vt:variant>
        <vt:lpwstr>https://ejn.gov.si/espd/</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Ministrstvo za Pravosodje</dc:creator>
  <cp:keywords/>
  <dc:description/>
  <cp:lastModifiedBy>Alex Ott</cp:lastModifiedBy>
  <cp:revision>7</cp:revision>
  <cp:lastPrinted>2026-07-22T04:56:00Z</cp:lastPrinted>
  <dcterms:created xsi:type="dcterms:W3CDTF">2026-07-27T06:50:00Z</dcterms:created>
  <dcterms:modified xsi:type="dcterms:W3CDTF">2026-07-30T08:04:00Z</dcterms:modified>
</cp:coreProperties>
</file>